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4.0 -->
  <w:body>
    <w:p w:rsidR="0045341B" w:rsidP="00231DE2" w14:paraId="4E0E5B3D" w14:textId="1249EA40">
      <w:pPr>
        <w:suppressLineNumbers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02A5">
        <w:rPr>
          <w:rFonts w:ascii="Times New Roman" w:hAnsi="Times New Roman" w:cs="Times New Roman"/>
          <w:b/>
          <w:bCs/>
          <w:sz w:val="24"/>
          <w:szCs w:val="24"/>
        </w:rPr>
        <w:t>BEFORE THE GEORGIA PUBLIC SERVICE COMMISSION</w:t>
      </w:r>
    </w:p>
    <w:p w:rsidR="00231DE2" w:rsidRPr="005E02A5" w:rsidP="0045341B" w14:paraId="38AC4C47" w14:textId="7DB9EFFA">
      <w:pPr>
        <w:suppressLineNumber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STATE OF GEORGIA</w:t>
      </w:r>
    </w:p>
    <w:p w:rsidR="0045341B" w:rsidP="0045341B" w14:paraId="17CF24AE" w14:textId="2ABF71E1">
      <w:pPr>
        <w:suppressLineNumber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4659"/>
        <w:gridCol w:w="4669"/>
      </w:tblGrid>
      <w:tr w14:paraId="598A37CB" w14:textId="77777777" w:rsidTr="003352E8">
        <w:tblPrEx>
          <w:tblW w:w="0" w:type="auto"/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77"/>
        </w:trPr>
        <w:tc>
          <w:tcPr>
            <w:tcW w:w="4659" w:type="dxa"/>
            <w:tcBorders>
              <w:top w:val="nil"/>
              <w:bottom w:val="single" w:sz="4" w:space="0" w:color="auto"/>
            </w:tcBorders>
          </w:tcPr>
          <w:p w:rsidR="00C964E7" w:rsidRPr="00C964E7" w:rsidP="00C964E7" w14:paraId="375FEEA9" w14:textId="77777777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</w:pPr>
          </w:p>
          <w:p w:rsidR="00C964E7" w:rsidRPr="00C964E7" w:rsidP="00C964E7" w14:paraId="7653A687" w14:textId="77777777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</w:pPr>
            <w:r w:rsidRPr="00C964E7"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  <w:t>IN RE:</w:t>
            </w:r>
          </w:p>
          <w:p w:rsidR="00C964E7" w:rsidRPr="00C964E7" w:rsidP="00C964E7" w14:paraId="022880C8" w14:textId="77777777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</w:pPr>
          </w:p>
          <w:p w:rsidR="00C964E7" w:rsidRPr="00C964E7" w:rsidP="00C964E7" w14:paraId="55CD289F" w14:textId="3FD8266E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  <w:t xml:space="preserve">ATLANTA GAS LIGHT COMPANY’S </w:t>
            </w:r>
            <w:r w:rsidR="0056192B"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  <w:t>2025-2034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  <w:t xml:space="preserve"> INTEGRATED CAPACITY AND DELIVERY PLAN</w:t>
            </w:r>
          </w:p>
          <w:p w:rsidR="00C964E7" w:rsidRPr="00C964E7" w:rsidP="00C964E7" w14:paraId="06FBA5B5" w14:textId="77777777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</w:pPr>
          </w:p>
        </w:tc>
        <w:tc>
          <w:tcPr>
            <w:tcW w:w="4669" w:type="dxa"/>
          </w:tcPr>
          <w:p w:rsidR="00C964E7" w:rsidRPr="00C964E7" w:rsidP="00C964E7" w14:paraId="7F10BC22" w14:textId="77777777">
            <w:pPr>
              <w:suppressAutoHyphens/>
              <w:spacing w:after="0" w:line="240" w:lineRule="auto"/>
              <w:ind w:left="899"/>
              <w:rPr>
                <w:rFonts w:ascii="Times New Roman" w:eastAsia="SimSun" w:hAnsi="Times New Roman" w:cs="Times New Roman"/>
                <w:sz w:val="24"/>
                <w:szCs w:val="20"/>
              </w:rPr>
            </w:pPr>
          </w:p>
          <w:p w:rsidR="00C964E7" w:rsidRPr="00C964E7" w:rsidP="00C964E7" w14:paraId="400E6B13" w14:textId="77777777">
            <w:pPr>
              <w:suppressAutoHyphens/>
              <w:spacing w:after="0" w:line="240" w:lineRule="auto"/>
              <w:ind w:left="899"/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</w:pPr>
          </w:p>
          <w:p w:rsidR="00C964E7" w:rsidRPr="00C964E7" w:rsidP="00C964E7" w14:paraId="042E8229" w14:textId="24C1603A">
            <w:pPr>
              <w:suppressAutoHyphens/>
              <w:spacing w:after="0" w:line="240" w:lineRule="auto"/>
              <w:ind w:left="899"/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</w:pPr>
            <w:r w:rsidRPr="00C964E7"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  <w:t>Docket No. 43</w:t>
            </w:r>
            <w:r w:rsidR="00002E3E"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  <w:t>8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  <w:t>2</w:t>
            </w:r>
            <w:r w:rsidR="00002E3E"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  <w:t>0</w:t>
            </w:r>
          </w:p>
          <w:p w:rsidR="00C964E7" w:rsidRPr="00C964E7" w:rsidP="00C964E7" w14:paraId="07441299" w14:textId="77777777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0"/>
              </w:rPr>
            </w:pPr>
          </w:p>
        </w:tc>
      </w:tr>
    </w:tbl>
    <w:p w:rsidR="00B51F07" w:rsidP="00AD4F27" w14:paraId="504DC753" w14:textId="77777777">
      <w:pPr>
        <w:pStyle w:val="BlockText"/>
      </w:pPr>
    </w:p>
    <w:p w:rsidR="00BF426D" w:rsidRPr="006108B8" w:rsidP="00BF426D" w14:paraId="682CC97A" w14:textId="77777777">
      <w:pPr>
        <w:spacing w:after="240"/>
        <w:jc w:val="center"/>
        <w:rPr>
          <w:b/>
          <w:sz w:val="24"/>
          <w:szCs w:val="24"/>
          <w:u w:val="single"/>
        </w:rPr>
      </w:pPr>
      <w:r w:rsidRPr="006108B8">
        <w:rPr>
          <w:b/>
          <w:sz w:val="24"/>
          <w:szCs w:val="24"/>
          <w:u w:val="single"/>
        </w:rPr>
        <w:t>CERTIFICATE OF SERVICE</w:t>
      </w:r>
    </w:p>
    <w:p w:rsidR="00BF426D" w:rsidP="000E45D6" w14:paraId="193A297C" w14:textId="0DF7F48A">
      <w:pPr>
        <w:keepNext/>
        <w:spacing w:after="0" w:line="480" w:lineRule="auto"/>
        <w:contextualSpacing/>
        <w:jc w:val="both"/>
        <w:outlineLvl w:val="1"/>
        <w:rPr>
          <w:sz w:val="24"/>
          <w:szCs w:val="24"/>
        </w:rPr>
      </w:pPr>
      <w:r w:rsidRPr="006108B8">
        <w:rPr>
          <w:sz w:val="24"/>
          <w:szCs w:val="24"/>
        </w:rPr>
        <w:tab/>
        <w:t>I</w:t>
      </w:r>
      <w:r w:rsidR="000E45D6">
        <w:rPr>
          <w:sz w:val="24"/>
          <w:szCs w:val="24"/>
        </w:rPr>
        <w:t xml:space="preserve"> </w:t>
      </w:r>
      <w:r w:rsidRPr="006108B8">
        <w:rPr>
          <w:sz w:val="24"/>
          <w:szCs w:val="24"/>
        </w:rPr>
        <w:t xml:space="preserve">hereby certify </w:t>
      </w:r>
      <w:r w:rsidR="00FF3C4D">
        <w:rPr>
          <w:sz w:val="24"/>
          <w:szCs w:val="24"/>
        </w:rPr>
        <w:t xml:space="preserve">that </w:t>
      </w:r>
      <w:r w:rsidR="00203882">
        <w:rPr>
          <w:sz w:val="24"/>
          <w:szCs w:val="24"/>
        </w:rPr>
        <w:t xml:space="preserve">I </w:t>
      </w:r>
      <w:r w:rsidR="00FF3C4D">
        <w:rPr>
          <w:sz w:val="24"/>
          <w:szCs w:val="24"/>
        </w:rPr>
        <w:t xml:space="preserve">have this day </w:t>
      </w:r>
      <w:r w:rsidR="00203882">
        <w:rPr>
          <w:sz w:val="24"/>
          <w:szCs w:val="24"/>
        </w:rPr>
        <w:t xml:space="preserve">caused to be </w:t>
      </w:r>
      <w:r w:rsidR="00FF3C4D">
        <w:rPr>
          <w:sz w:val="24"/>
          <w:szCs w:val="24"/>
        </w:rPr>
        <w:t>served a copy of the foregoing document on the following persons via email as follows:</w:t>
      </w:r>
    </w:p>
    <w:tbl>
      <w:tblPr>
        <w:tblW w:w="9588" w:type="dxa"/>
        <w:tblLook w:val="01E0"/>
      </w:tblPr>
      <w:tblGrid>
        <w:gridCol w:w="4908"/>
        <w:gridCol w:w="4680"/>
      </w:tblGrid>
      <w:tr w14:paraId="12C52D32" w14:textId="77777777" w:rsidTr="00E82159">
        <w:tblPrEx>
          <w:tblW w:w="9588" w:type="dxa"/>
          <w:tblLook w:val="01E0"/>
        </w:tblPrEx>
        <w:trPr>
          <w:trHeight w:val="1638"/>
        </w:trPr>
        <w:tc>
          <w:tcPr>
            <w:tcW w:w="4908" w:type="dxa"/>
          </w:tcPr>
          <w:p w:rsidR="0093487C" w14:paraId="67563D8E" w14:textId="7187A17E">
            <w:pPr>
              <w:pStyle w:val="p3"/>
              <w:spacing w:line="240" w:lineRule="auto"/>
              <w:contextualSpacing/>
            </w:pPr>
            <w:r>
              <w:t>Sallie Tanner</w:t>
            </w:r>
            <w:r>
              <w:t xml:space="preserve"> </w:t>
            </w:r>
          </w:p>
          <w:p w:rsidR="0093487C" w14:paraId="728463AC" w14:textId="77777777">
            <w:pPr>
              <w:pStyle w:val="p3"/>
              <w:spacing w:line="240" w:lineRule="auto"/>
              <w:contextualSpacing/>
            </w:pPr>
            <w:r>
              <w:t>Executive Secretary</w:t>
            </w:r>
          </w:p>
          <w:p w:rsidR="0093487C" w14:paraId="5BF0BDAF" w14:textId="77777777">
            <w:pPr>
              <w:pStyle w:val="p3"/>
              <w:spacing w:line="240" w:lineRule="auto"/>
              <w:contextualSpacing/>
            </w:pPr>
            <w:r>
              <w:t>Georgia Public Service Commission</w:t>
            </w:r>
          </w:p>
          <w:p w:rsidR="0093487C" w14:paraId="3DA9DAAF" w14:textId="77777777">
            <w:pPr>
              <w:pStyle w:val="p3"/>
              <w:spacing w:line="240" w:lineRule="auto"/>
              <w:contextualSpacing/>
            </w:pPr>
            <w:r>
              <w:t>244 Washington Street, SW</w:t>
            </w:r>
          </w:p>
          <w:p w:rsidR="0093487C" w14:paraId="38374BEF" w14:textId="77777777">
            <w:pPr>
              <w:pStyle w:val="p3"/>
              <w:spacing w:line="240" w:lineRule="auto"/>
              <w:contextualSpacing/>
            </w:pPr>
            <w:r>
              <w:t>Atlanta, Georgia 30334-5701</w:t>
            </w:r>
          </w:p>
          <w:p w:rsidR="0093487C" w:rsidP="00FA2346" w14:paraId="3C68D9EE" w14:textId="65D03AA6">
            <w:pPr>
              <w:pStyle w:val="p3"/>
              <w:spacing w:line="240" w:lineRule="auto"/>
              <w:contextualSpacing/>
            </w:pPr>
            <w:r w:rsidRPr="00FE762A">
              <w:t>stanner@psc.ga.gov</w:t>
            </w:r>
          </w:p>
        </w:tc>
        <w:tc>
          <w:tcPr>
            <w:tcW w:w="4680" w:type="dxa"/>
          </w:tcPr>
          <w:p w:rsidR="0093487C" w14:paraId="1D7D4B97" w14:textId="77777777">
            <w:pPr>
              <w:pStyle w:val="p3"/>
              <w:spacing w:line="240" w:lineRule="auto"/>
              <w:contextualSpacing/>
            </w:pPr>
            <w:r>
              <w:t xml:space="preserve">Nancy Tyer </w:t>
            </w:r>
          </w:p>
          <w:p w:rsidR="0093487C" w14:paraId="6AC9A84F" w14:textId="77777777">
            <w:pPr>
              <w:pStyle w:val="p3"/>
              <w:spacing w:line="240" w:lineRule="auto"/>
              <w:contextualSpacing/>
            </w:pPr>
            <w:r>
              <w:t>Georgia Public Service Commission</w:t>
            </w:r>
          </w:p>
          <w:p w:rsidR="0093487C" w14:paraId="554AD157" w14:textId="77777777">
            <w:pPr>
              <w:pStyle w:val="p3"/>
              <w:spacing w:line="240" w:lineRule="auto"/>
              <w:contextualSpacing/>
            </w:pPr>
            <w:r>
              <w:t>244 Washington Street, SW</w:t>
            </w:r>
          </w:p>
          <w:p w:rsidR="0093487C" w:rsidP="0093487C" w14:paraId="324DCD26" w14:textId="77777777">
            <w:pPr>
              <w:pStyle w:val="p3"/>
              <w:spacing w:line="240" w:lineRule="auto"/>
              <w:contextualSpacing/>
            </w:pPr>
            <w:r>
              <w:t>Atlanta, Georgia 30334-5701</w:t>
            </w:r>
          </w:p>
          <w:p w:rsidR="0093487C" w:rsidP="00FA2346" w14:paraId="6DC3FCC6" w14:textId="1CFE13F2">
            <w:pPr>
              <w:pStyle w:val="p3"/>
              <w:spacing w:line="240" w:lineRule="auto"/>
              <w:contextualSpacing/>
            </w:pPr>
            <w:r>
              <w:t>n</w:t>
            </w:r>
            <w:r>
              <w:t>t</w:t>
            </w:r>
            <w:r>
              <w:t>yer</w:t>
            </w:r>
            <w:r>
              <w:t>@</w:t>
            </w:r>
            <w:r>
              <w:t>psc.ga.gov</w:t>
            </w:r>
          </w:p>
        </w:tc>
      </w:tr>
      <w:tr w14:paraId="78D9C95A" w14:textId="77777777" w:rsidTr="00E82159">
        <w:tblPrEx>
          <w:tblW w:w="9588" w:type="dxa"/>
          <w:tblLook w:val="01E0"/>
        </w:tblPrEx>
        <w:trPr>
          <w:trHeight w:val="1638"/>
        </w:trPr>
        <w:tc>
          <w:tcPr>
            <w:tcW w:w="4908" w:type="dxa"/>
          </w:tcPr>
          <w:p w:rsidR="0093487C" w14:paraId="316394FB" w14:textId="77777777">
            <w:pPr>
              <w:pStyle w:val="p3"/>
              <w:spacing w:line="240" w:lineRule="auto"/>
              <w:contextualSpacing/>
            </w:pPr>
          </w:p>
          <w:p w:rsidR="0093487C" w14:paraId="54573567" w14:textId="3B114547">
            <w:pPr>
              <w:pStyle w:val="p3"/>
              <w:spacing w:line="240" w:lineRule="auto"/>
              <w:contextualSpacing/>
            </w:pPr>
            <w:r>
              <w:t>Tom Bond</w:t>
            </w:r>
          </w:p>
          <w:p w:rsidR="0093487C" w14:paraId="30A8908D" w14:textId="77777777">
            <w:pPr>
              <w:pStyle w:val="p3"/>
              <w:spacing w:line="240" w:lineRule="auto"/>
              <w:contextualSpacing/>
            </w:pPr>
            <w:r>
              <w:t>Georgia Public Service Commission</w:t>
            </w:r>
          </w:p>
          <w:p w:rsidR="0093487C" w14:paraId="4DBE4CC9" w14:textId="77777777">
            <w:pPr>
              <w:pStyle w:val="p3"/>
              <w:spacing w:line="240" w:lineRule="auto"/>
              <w:contextualSpacing/>
            </w:pPr>
            <w:r>
              <w:t>244 Washington Street, SW</w:t>
            </w:r>
          </w:p>
          <w:p w:rsidR="0093487C" w14:paraId="18949383" w14:textId="77777777">
            <w:pPr>
              <w:pStyle w:val="p3"/>
              <w:spacing w:line="240" w:lineRule="auto"/>
              <w:contextualSpacing/>
            </w:pPr>
            <w:r>
              <w:t>Atlanta, Georgia 30334-5701</w:t>
            </w:r>
          </w:p>
          <w:p w:rsidR="0093487C" w14:paraId="16EBCFED" w14:textId="43335580">
            <w:pPr>
              <w:pStyle w:val="p3"/>
              <w:spacing w:line="240" w:lineRule="auto"/>
              <w:contextualSpacing/>
            </w:pPr>
            <w:r>
              <w:t>tbond</w:t>
            </w:r>
            <w:r>
              <w:t>@</w:t>
            </w:r>
            <w:r w:rsidR="00FA2346">
              <w:t>psc.ga.gov</w:t>
            </w:r>
          </w:p>
          <w:p w:rsidR="0056192B" w14:paraId="2363F687" w14:textId="05A205E1">
            <w:pPr>
              <w:pStyle w:val="p3"/>
              <w:spacing w:line="240" w:lineRule="auto"/>
              <w:contextualSpacing/>
            </w:pPr>
          </w:p>
          <w:p w:rsidR="0056192B" w:rsidP="0056192B" w14:paraId="49A6BE25" w14:textId="77777777">
            <w:pPr>
              <w:pStyle w:val="p3"/>
              <w:spacing w:line="240" w:lineRule="auto"/>
              <w:contextualSpacing/>
            </w:pPr>
            <w:r>
              <w:t xml:space="preserve">Ginny Davis, Attorney </w:t>
            </w:r>
          </w:p>
          <w:p w:rsidR="0056192B" w:rsidP="0056192B" w14:paraId="1CD9600B" w14:textId="77777777">
            <w:pPr>
              <w:pStyle w:val="p3"/>
              <w:spacing w:line="240" w:lineRule="auto"/>
              <w:contextualSpacing/>
            </w:pPr>
            <w:r>
              <w:t>Georgia Public Service Commission</w:t>
            </w:r>
          </w:p>
          <w:p w:rsidR="0056192B" w:rsidP="0056192B" w14:paraId="5A464E3A" w14:textId="77777777">
            <w:pPr>
              <w:pStyle w:val="p3"/>
              <w:spacing w:line="240" w:lineRule="auto"/>
              <w:contextualSpacing/>
            </w:pPr>
            <w:r>
              <w:t>244 Washington Street, SW</w:t>
            </w:r>
          </w:p>
          <w:p w:rsidR="0056192B" w:rsidP="0056192B" w14:paraId="5633E4CE" w14:textId="77777777">
            <w:pPr>
              <w:pStyle w:val="p3"/>
              <w:spacing w:line="240" w:lineRule="auto"/>
              <w:contextualSpacing/>
            </w:pPr>
            <w:r>
              <w:t>Atlanta, Georgia 30334-5701</w:t>
            </w:r>
          </w:p>
          <w:p w:rsidR="0056192B" w:rsidP="0056192B" w14:paraId="33C82C55" w14:textId="1FDD9598">
            <w:pPr>
              <w:pStyle w:val="p3"/>
              <w:spacing w:line="240" w:lineRule="auto"/>
              <w:contextualSpacing/>
            </w:pPr>
            <w:r>
              <w:t>gdavis@ psc.ga.gov</w:t>
            </w:r>
          </w:p>
          <w:p w:rsidR="0093487C" w14:paraId="6F946793" w14:textId="77777777">
            <w:pPr>
              <w:pStyle w:val="p3"/>
              <w:spacing w:line="240" w:lineRule="auto"/>
              <w:contextualSpacing/>
            </w:pPr>
          </w:p>
        </w:tc>
        <w:tc>
          <w:tcPr>
            <w:tcW w:w="4680" w:type="dxa"/>
          </w:tcPr>
          <w:p w:rsidR="0056192B" w:rsidP="0056192B" w14:paraId="4F49FB59" w14:textId="77777777">
            <w:pPr>
              <w:pStyle w:val="p3"/>
              <w:spacing w:line="240" w:lineRule="auto"/>
              <w:contextualSpacing/>
            </w:pPr>
            <w:r>
              <w:t>Ray-Kelle Preston</w:t>
            </w:r>
          </w:p>
          <w:p w:rsidR="0056192B" w:rsidP="0056192B" w14:paraId="643C7127" w14:textId="77777777">
            <w:pPr>
              <w:pStyle w:val="p3"/>
              <w:spacing w:line="240" w:lineRule="auto"/>
              <w:contextualSpacing/>
            </w:pPr>
            <w:r>
              <w:t>Georgia Public Service Commission</w:t>
            </w:r>
          </w:p>
          <w:p w:rsidR="0056192B" w:rsidP="0056192B" w14:paraId="7DCDCD9D" w14:textId="77777777">
            <w:pPr>
              <w:pStyle w:val="p3"/>
              <w:spacing w:line="240" w:lineRule="auto"/>
              <w:contextualSpacing/>
            </w:pPr>
            <w:r>
              <w:t>244 Washington Street, SW</w:t>
            </w:r>
          </w:p>
          <w:p w:rsidR="0056192B" w:rsidP="0056192B" w14:paraId="5B56082E" w14:textId="77777777">
            <w:pPr>
              <w:pStyle w:val="p3"/>
              <w:spacing w:line="240" w:lineRule="auto"/>
              <w:contextualSpacing/>
            </w:pPr>
            <w:r>
              <w:t>Atlanta, Georgia 30334-5701</w:t>
            </w:r>
          </w:p>
          <w:p w:rsidR="0056192B" w:rsidP="0056192B" w14:paraId="0E84A834" w14:textId="77777777">
            <w:pPr>
              <w:pStyle w:val="p3"/>
              <w:spacing w:line="240" w:lineRule="auto"/>
              <w:contextualSpacing/>
            </w:pPr>
            <w:r>
              <w:t>rpreston@ psc.ga.gov</w:t>
            </w:r>
          </w:p>
          <w:p w:rsidR="0056192B" w:rsidP="0093487C" w14:paraId="41F7265F" w14:textId="77777777">
            <w:pPr>
              <w:pStyle w:val="p3"/>
              <w:spacing w:line="240" w:lineRule="auto"/>
              <w:contextualSpacing/>
            </w:pPr>
          </w:p>
          <w:p w:rsidR="0093487C" w:rsidP="0093487C" w14:paraId="64EAEE5E" w14:textId="4F641391">
            <w:pPr>
              <w:pStyle w:val="p3"/>
              <w:spacing w:line="240" w:lineRule="auto"/>
              <w:contextualSpacing/>
            </w:pPr>
            <w:r>
              <w:t>Elizabeth Wade</w:t>
            </w:r>
          </w:p>
          <w:p w:rsidR="00231DE2" w:rsidRPr="00102D61" w:rsidP="00231DE2" w14:paraId="1E4409DA" w14:textId="77777777">
            <w:pPr>
              <w:spacing w:after="0" w:line="240" w:lineRule="auto"/>
              <w:rPr>
                <w:rFonts w:ascii="Times New Roman" w:eastAsia="SimSu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 xml:space="preserve">Chief </w:t>
            </w:r>
            <w:r w:rsidRPr="00102D61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>Counsel, Regulatory Affairs</w:t>
            </w:r>
          </w:p>
          <w:p w:rsidR="00231DE2" w:rsidRPr="00102D61" w:rsidP="00231DE2" w14:paraId="333AA8B1" w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D61">
              <w:rPr>
                <w:rFonts w:ascii="Times New Roman" w:eastAsia="Times New Roman" w:hAnsi="Times New Roman" w:cs="Times New Roman"/>
                <w:sz w:val="24"/>
                <w:szCs w:val="24"/>
              </w:rPr>
              <w:t>Atlanta Gas Light Company</w:t>
            </w:r>
          </w:p>
          <w:p w:rsidR="00231DE2" w:rsidRPr="00102D61" w:rsidP="00231DE2" w14:paraId="6C66667D" w14:textId="77777777">
            <w:pPr>
              <w:tabs>
                <w:tab w:val="left" w:pos="576"/>
                <w:tab w:val="left" w:pos="1296"/>
                <w:tab w:val="left" w:pos="2016"/>
                <w:tab w:val="left" w:pos="2736"/>
                <w:tab w:val="left" w:pos="4464"/>
                <w:tab w:val="left" w:pos="5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</w:pPr>
            <w:r w:rsidRPr="00102D61"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  <w:t>10 Peachtree Pl NE</w:t>
            </w:r>
          </w:p>
          <w:p w:rsidR="00231DE2" w:rsidRPr="00102D61" w:rsidP="00231DE2" w14:paraId="2F76C199" w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D61"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  <w:t>Atlanta, GA  30309</w:t>
            </w:r>
          </w:p>
          <w:p w:rsidR="00231DE2" w:rsidRPr="00102D61" w:rsidP="00231DE2" w14:paraId="79EDCB8B" w14:textId="77777777">
            <w:pPr>
              <w:tabs>
                <w:tab w:val="left" w:pos="576"/>
                <w:tab w:val="left" w:pos="1296"/>
                <w:tab w:val="left" w:pos="2016"/>
                <w:tab w:val="left" w:pos="2736"/>
                <w:tab w:val="left" w:pos="4464"/>
                <w:tab w:val="left" w:pos="5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D61">
              <w:rPr>
                <w:rFonts w:ascii="Times New Roman" w:eastAsia="Times New Roman" w:hAnsi="Times New Roman" w:cs="Times New Roman"/>
                <w:sz w:val="24"/>
                <w:szCs w:val="24"/>
              </w:rPr>
              <w:t>ewade@southernco.com</w:t>
            </w:r>
          </w:p>
          <w:p w:rsidR="00231DE2" w:rsidP="0093487C" w14:paraId="7C4B8928" w14:textId="59C3E24C">
            <w:pPr>
              <w:pStyle w:val="p3"/>
              <w:spacing w:line="240" w:lineRule="auto"/>
              <w:contextualSpacing/>
            </w:pPr>
          </w:p>
        </w:tc>
      </w:tr>
      <w:tr w14:paraId="3EB0B22E" w14:textId="77777777" w:rsidTr="00E82159">
        <w:tblPrEx>
          <w:tblW w:w="9588" w:type="dxa"/>
          <w:tblLook w:val="01E0"/>
        </w:tblPrEx>
        <w:trPr>
          <w:trHeight w:val="1638"/>
        </w:trPr>
        <w:tc>
          <w:tcPr>
            <w:tcW w:w="4908" w:type="dxa"/>
          </w:tcPr>
          <w:p w:rsidR="00E82159" w:rsidRPr="0093487C" w:rsidP="0093487C" w14:paraId="6033ABDB" w14:textId="77777777">
            <w:pPr>
              <w:pStyle w:val="p3"/>
              <w:spacing w:line="240" w:lineRule="auto"/>
              <w:contextualSpacing/>
            </w:pPr>
            <w:r w:rsidRPr="0093487C">
              <w:t xml:space="preserve">Mark D. Caudill </w:t>
            </w:r>
          </w:p>
          <w:p w:rsidR="00E82159" w:rsidRPr="0093487C" w:rsidP="0093487C" w14:paraId="3954E3A6" w14:textId="77777777">
            <w:pPr>
              <w:pStyle w:val="p3"/>
              <w:spacing w:line="240" w:lineRule="auto"/>
              <w:contextualSpacing/>
            </w:pPr>
            <w:r w:rsidRPr="0093487C">
              <w:t>Attorney for Atlanta Gas Light Company</w:t>
            </w:r>
          </w:p>
          <w:p w:rsidR="00E82159" w:rsidRPr="0093487C" w:rsidP="0093487C" w14:paraId="08AE3126" w14:textId="77777777">
            <w:pPr>
              <w:pStyle w:val="p3"/>
              <w:spacing w:line="240" w:lineRule="auto"/>
              <w:contextualSpacing/>
            </w:pPr>
            <w:r w:rsidRPr="0093487C">
              <w:t>3290 Commons Gate Bend</w:t>
            </w:r>
          </w:p>
          <w:p w:rsidR="00E82159" w:rsidRPr="0093487C" w:rsidP="0093487C" w14:paraId="1DA02A1E" w14:textId="77777777">
            <w:pPr>
              <w:pStyle w:val="p3"/>
              <w:spacing w:line="240" w:lineRule="auto"/>
              <w:contextualSpacing/>
            </w:pPr>
            <w:r w:rsidRPr="0093487C">
              <w:t>Mark D. Caudill, LLC</w:t>
            </w:r>
          </w:p>
          <w:p w:rsidR="00E82159" w:rsidRPr="0093487C" w:rsidP="0093487C" w14:paraId="247C73ED" w14:textId="77777777">
            <w:pPr>
              <w:pStyle w:val="p3"/>
              <w:spacing w:line="240" w:lineRule="auto"/>
              <w:contextualSpacing/>
            </w:pPr>
            <w:r w:rsidRPr="0093487C">
              <w:t>Berkley Lake, GA 30092-4946</w:t>
            </w:r>
          </w:p>
          <w:p w:rsidR="00E82159" w14:paraId="6995EF4D" w14:textId="2767E2FE">
            <w:pPr>
              <w:pStyle w:val="p3"/>
              <w:spacing w:line="240" w:lineRule="auto"/>
              <w:contextualSpacing/>
            </w:pPr>
            <w:r w:rsidRPr="00E82159">
              <w:t>Mark@MDCaudill.com</w:t>
            </w:r>
          </w:p>
          <w:p w:rsidR="00E82159" w14:paraId="7F7AA4DA" w14:textId="6F27EC02">
            <w:pPr>
              <w:pStyle w:val="p3"/>
              <w:spacing w:line="240" w:lineRule="auto"/>
              <w:contextualSpacing/>
            </w:pPr>
          </w:p>
        </w:tc>
        <w:tc>
          <w:tcPr>
            <w:tcW w:w="4680" w:type="dxa"/>
          </w:tcPr>
          <w:p w:rsidR="00AC2AB1" w:rsidRPr="00FA2346" w:rsidP="00AC2AB1" w14:paraId="5D2F94AE" w14:textId="77777777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 w:rsidRPr="00FA2346">
              <w:rPr>
                <w:color w:val="000000" w:themeColor="text1"/>
              </w:rPr>
              <w:t>Billy Horne</w:t>
            </w:r>
          </w:p>
          <w:p w:rsidR="00AC2AB1" w:rsidRPr="00FA2346" w:rsidP="00AC2AB1" w14:paraId="0567AF7B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</w:pPr>
            <w:r w:rsidRPr="00FA234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  <w:t xml:space="preserve">Director,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  <w:t>Resource Planning &amp; Economic Development</w:t>
            </w:r>
          </w:p>
          <w:p w:rsidR="00AC2AB1" w:rsidRPr="00FA2346" w:rsidP="00AC2AB1" w14:paraId="75C3B41B" w14:textId="77777777">
            <w:pPr>
              <w:tabs>
                <w:tab w:val="left" w:pos="576"/>
                <w:tab w:val="left" w:pos="1296"/>
                <w:tab w:val="left" w:pos="2016"/>
                <w:tab w:val="left" w:pos="2736"/>
                <w:tab w:val="left" w:pos="4464"/>
                <w:tab w:val="left" w:pos="5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</w:pPr>
            <w:r w:rsidRPr="00FA234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  <w:t>Atlanta Gas Light Company</w:t>
            </w:r>
          </w:p>
          <w:p w:rsidR="00AC2AB1" w:rsidRPr="00FA2346" w:rsidP="00AC2AB1" w14:paraId="6FE17960" w14:textId="77777777">
            <w:pPr>
              <w:tabs>
                <w:tab w:val="left" w:pos="576"/>
                <w:tab w:val="left" w:pos="1296"/>
                <w:tab w:val="left" w:pos="2016"/>
                <w:tab w:val="left" w:pos="2736"/>
                <w:tab w:val="left" w:pos="4464"/>
                <w:tab w:val="left" w:pos="5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</w:pPr>
            <w:r w:rsidRPr="00FA234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  <w:t>10 Peachtree Pl NE</w:t>
            </w:r>
          </w:p>
          <w:p w:rsidR="00AC2AB1" w:rsidRPr="00094999" w:rsidP="00AC2AB1" w14:paraId="37FA4499" w14:textId="77777777">
            <w:pPr>
              <w:tabs>
                <w:tab w:val="left" w:pos="576"/>
                <w:tab w:val="left" w:pos="1296"/>
                <w:tab w:val="left" w:pos="2016"/>
                <w:tab w:val="left" w:pos="2736"/>
                <w:tab w:val="left" w:pos="4464"/>
                <w:tab w:val="left" w:pos="5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  <w:lang w:val="es-ES"/>
              </w:rPr>
            </w:pPr>
            <w:r w:rsidRPr="00094999"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  <w:lang w:val="es-ES"/>
              </w:rPr>
              <w:t>Atlanta, GA  30309</w:t>
            </w:r>
          </w:p>
          <w:p w:rsidR="00E82159" w:rsidRPr="00094999" w:rsidP="00AC2AB1" w14:paraId="1F1333A3" w14:textId="17266AA4">
            <w:pPr>
              <w:pStyle w:val="p3"/>
              <w:spacing w:line="240" w:lineRule="auto"/>
              <w:contextualSpacing/>
              <w:rPr>
                <w:lang w:val="es-ES"/>
              </w:rPr>
            </w:pPr>
            <w:r w:rsidRPr="00094999">
              <w:rPr>
                <w:color w:val="000000" w:themeColor="text1"/>
                <w:lang w:val="es-ES"/>
              </w:rPr>
              <w:t>bhorne@southernco.com</w:t>
            </w:r>
          </w:p>
        </w:tc>
      </w:tr>
      <w:tr w14:paraId="063700B5" w14:textId="77777777" w:rsidTr="00E82159">
        <w:tblPrEx>
          <w:tblW w:w="9588" w:type="dxa"/>
          <w:tblLook w:val="01E0"/>
        </w:tblPrEx>
        <w:trPr>
          <w:trHeight w:val="1638"/>
        </w:trPr>
        <w:tc>
          <w:tcPr>
            <w:tcW w:w="4908" w:type="dxa"/>
          </w:tcPr>
          <w:p w:rsidR="00E82159" w:rsidP="0093487C" w14:paraId="1EDCA043" w14:textId="77777777">
            <w:pPr>
              <w:pStyle w:val="p3"/>
              <w:spacing w:line="240" w:lineRule="auto"/>
              <w:contextualSpacing/>
            </w:pPr>
            <w:r>
              <w:t>Blake O’Farrow</w:t>
            </w:r>
          </w:p>
          <w:p w:rsidR="00E82159" w:rsidRPr="00FA2346" w:rsidP="00FA2346" w14:paraId="10FCE503" w14:textId="54C8D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</w:pPr>
            <w:r w:rsidRPr="00FA234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  <w:t>Director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  <w:t xml:space="preserve">, </w:t>
            </w:r>
            <w:r w:rsidR="00E22D08"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  <w:t>External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  <w:t xml:space="preserve"> Affairs</w:t>
            </w:r>
          </w:p>
          <w:p w:rsidR="00E82159" w:rsidRPr="00FA2346" w:rsidP="00FA2346" w14:paraId="50EA602E" w14:textId="77777777">
            <w:pPr>
              <w:tabs>
                <w:tab w:val="left" w:pos="576"/>
                <w:tab w:val="left" w:pos="1296"/>
                <w:tab w:val="left" w:pos="2016"/>
                <w:tab w:val="left" w:pos="2736"/>
                <w:tab w:val="left" w:pos="4464"/>
                <w:tab w:val="left" w:pos="5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</w:pPr>
            <w:r w:rsidRPr="00FA234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  <w:t>Atlanta Gas Light Company</w:t>
            </w:r>
          </w:p>
          <w:p w:rsidR="00E82159" w:rsidRPr="00FA2346" w:rsidP="00FA2346" w14:paraId="4A78B87A" w14:textId="77777777">
            <w:pPr>
              <w:tabs>
                <w:tab w:val="left" w:pos="576"/>
                <w:tab w:val="left" w:pos="1296"/>
                <w:tab w:val="left" w:pos="2016"/>
                <w:tab w:val="left" w:pos="2736"/>
                <w:tab w:val="left" w:pos="4464"/>
                <w:tab w:val="left" w:pos="5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</w:pPr>
            <w:r w:rsidRPr="00FA234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  <w:t>10 Peachtree Pl NE</w:t>
            </w:r>
          </w:p>
          <w:p w:rsidR="00E82159" w:rsidRPr="00FA2346" w:rsidP="00FA2346" w14:paraId="1449EC27" w14:textId="77777777">
            <w:pPr>
              <w:tabs>
                <w:tab w:val="left" w:pos="576"/>
                <w:tab w:val="left" w:pos="1296"/>
                <w:tab w:val="left" w:pos="2016"/>
                <w:tab w:val="left" w:pos="2736"/>
                <w:tab w:val="left" w:pos="4464"/>
                <w:tab w:val="left" w:pos="5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</w:pPr>
            <w:r w:rsidRPr="00FA234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  <w:t>Atlanta, GA  30309</w:t>
            </w:r>
          </w:p>
          <w:p w:rsidR="00E82159" w:rsidP="0093487C" w14:paraId="71748476" w14:textId="2BF6EC2E">
            <w:pPr>
              <w:pStyle w:val="p3"/>
              <w:spacing w:line="240" w:lineRule="auto"/>
              <w:contextualSpacing/>
            </w:pPr>
            <w:r w:rsidRPr="00FE762A">
              <w:t>bofarrow@southernco.com</w:t>
            </w:r>
          </w:p>
        </w:tc>
        <w:tc>
          <w:tcPr>
            <w:tcW w:w="4680" w:type="dxa"/>
          </w:tcPr>
          <w:p w:rsidR="00AC2AB1" w:rsidP="00AC2AB1" w14:paraId="47880B29" w14:textId="77777777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Leslie Marler </w:t>
            </w:r>
          </w:p>
          <w:p w:rsidR="00AC2AB1" w:rsidP="00AC2AB1" w14:paraId="49210C0B" w14:textId="77777777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True Natural Gas</w:t>
            </w:r>
          </w:p>
          <w:p w:rsidR="00AC2AB1" w:rsidP="00AC2AB1" w14:paraId="13D7EE45" w14:textId="77777777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807 Collingsworth Road</w:t>
            </w:r>
          </w:p>
          <w:p w:rsidR="00AC2AB1" w:rsidP="00AC2AB1" w14:paraId="5DDC9299" w14:textId="77777777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Palmetto, GA 30268-0226</w:t>
            </w:r>
          </w:p>
          <w:p w:rsidR="00AC2AB1" w:rsidP="00AC2AB1" w14:paraId="4DA20E2E" w14:textId="77777777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lmarler@truenaturalgas.com</w:t>
            </w:r>
          </w:p>
          <w:p w:rsidR="00D45C52" w:rsidRPr="0093487C" w:rsidP="00AC2AB1" w14:paraId="070281B7" w14:textId="61246E23">
            <w:pPr>
              <w:pStyle w:val="p3"/>
              <w:spacing w:line="240" w:lineRule="auto"/>
              <w:contextualSpacing/>
            </w:pPr>
          </w:p>
        </w:tc>
      </w:tr>
      <w:tr w14:paraId="0E38AB4F" w14:textId="77777777" w:rsidTr="00E82159">
        <w:tblPrEx>
          <w:tblW w:w="9588" w:type="dxa"/>
          <w:tblLook w:val="01E0"/>
        </w:tblPrEx>
        <w:trPr>
          <w:trHeight w:val="1638"/>
        </w:trPr>
        <w:tc>
          <w:tcPr>
            <w:tcW w:w="4908" w:type="dxa"/>
          </w:tcPr>
          <w:p w:rsidR="00E22D08" w:rsidP="0093487C" w14:paraId="6282B054" w14:textId="77777777">
            <w:pPr>
              <w:pStyle w:val="p3"/>
              <w:spacing w:line="240" w:lineRule="auto"/>
              <w:contextualSpacing/>
            </w:pPr>
          </w:p>
          <w:p w:rsidR="00E82159" w:rsidRPr="0056192B" w:rsidP="0093487C" w14:paraId="3A1B90A2" w14:textId="4C8D4451">
            <w:pPr>
              <w:pStyle w:val="p3"/>
              <w:spacing w:line="240" w:lineRule="auto"/>
              <w:contextualSpacing/>
            </w:pPr>
            <w:r w:rsidRPr="0056192B">
              <w:t>Robert B. Baker</w:t>
            </w:r>
          </w:p>
          <w:p w:rsidR="00E82159" w:rsidRPr="0056192B" w:rsidP="0093487C" w14:paraId="4E8876E9" w14:textId="77777777">
            <w:pPr>
              <w:pStyle w:val="p3"/>
              <w:spacing w:line="240" w:lineRule="auto"/>
              <w:contextualSpacing/>
            </w:pPr>
            <w:r w:rsidRPr="0056192B">
              <w:t>Robert B. Baker, PC</w:t>
            </w:r>
          </w:p>
          <w:p w:rsidR="00E82159" w:rsidRPr="0056192B" w:rsidP="0093487C" w14:paraId="64469D3D" w14:textId="77777777">
            <w:pPr>
              <w:pStyle w:val="p3"/>
              <w:spacing w:line="240" w:lineRule="auto"/>
              <w:contextualSpacing/>
            </w:pPr>
            <w:r w:rsidRPr="0056192B">
              <w:t>2480 Briarcliff Road, NE, Suite 6</w:t>
            </w:r>
          </w:p>
          <w:p w:rsidR="00E82159" w:rsidRPr="0056192B" w:rsidP="0093487C" w14:paraId="040B09C7" w14:textId="77777777">
            <w:pPr>
              <w:pStyle w:val="p3"/>
              <w:spacing w:line="240" w:lineRule="auto"/>
              <w:contextualSpacing/>
            </w:pPr>
            <w:r w:rsidRPr="0056192B">
              <w:t>Atlanta, GA 30329</w:t>
            </w:r>
          </w:p>
          <w:p w:rsidR="00E82159" w:rsidRPr="0056192B" w:rsidP="00FA2346" w14:paraId="0CB664B2" w14:textId="0F76A237">
            <w:pPr>
              <w:pStyle w:val="p3"/>
              <w:spacing w:line="240" w:lineRule="auto"/>
              <w:contextualSpacing/>
            </w:pPr>
            <w:r w:rsidRPr="0056192B">
              <w:t>bobby@robertbbaker.com</w:t>
            </w:r>
          </w:p>
        </w:tc>
        <w:tc>
          <w:tcPr>
            <w:tcW w:w="4680" w:type="dxa"/>
          </w:tcPr>
          <w:p w:rsidR="00AC2AB1" w:rsidRPr="0056192B" w:rsidP="00AC2AB1" w14:paraId="24970061" w14:textId="77777777">
            <w:pPr>
              <w:keepNext/>
              <w:spacing w:after="0" w:line="240" w:lineRule="auto"/>
              <w:ind w:left="66"/>
              <w:outlineLvl w:val="7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6192B">
              <w:rPr>
                <w:rFonts w:ascii="Times New Roman" w:eastAsia="Times New Roman" w:hAnsi="Times New Roman" w:cs="Times New Roman"/>
                <w:sz w:val="24"/>
                <w:szCs w:val="20"/>
              </w:rPr>
              <w:t>Jim Bottone, VP</w:t>
            </w:r>
          </w:p>
          <w:p w:rsidR="00AC2AB1" w:rsidRPr="0056192B" w:rsidP="00AC2AB1" w14:paraId="4FF63F1C" w14:textId="77777777">
            <w:pPr>
              <w:spacing w:after="0" w:line="240" w:lineRule="auto"/>
              <w:ind w:left="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92B">
              <w:rPr>
                <w:rFonts w:ascii="Times New Roman" w:eastAsia="Times New Roman" w:hAnsi="Times New Roman" w:cs="Times New Roman"/>
                <w:sz w:val="24"/>
                <w:szCs w:val="24"/>
              </w:rPr>
              <w:t>External Affairs</w:t>
            </w:r>
          </w:p>
          <w:p w:rsidR="00AC2AB1" w:rsidRPr="0056192B" w:rsidP="00AC2AB1" w14:paraId="34E00604" w14:textId="77777777">
            <w:pPr>
              <w:spacing w:after="0" w:line="240" w:lineRule="auto"/>
              <w:ind w:left="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92B">
              <w:rPr>
                <w:rFonts w:ascii="Times New Roman" w:eastAsia="Times New Roman" w:hAnsi="Times New Roman" w:cs="Times New Roman"/>
                <w:sz w:val="24"/>
                <w:szCs w:val="24"/>
              </w:rPr>
              <w:t>Walton EMC Natural Gas</w:t>
            </w:r>
          </w:p>
          <w:p w:rsidR="00AC2AB1" w:rsidRPr="0056192B" w:rsidP="00AC2AB1" w14:paraId="11539010" w14:textId="77777777">
            <w:pPr>
              <w:spacing w:after="0" w:line="240" w:lineRule="auto"/>
              <w:ind w:left="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92B">
              <w:rPr>
                <w:rFonts w:ascii="Times New Roman" w:eastAsia="Times New Roman" w:hAnsi="Times New Roman" w:cs="Times New Roman"/>
                <w:sz w:val="24"/>
                <w:szCs w:val="24"/>
              </w:rPr>
              <w:t>P.O. Box 260</w:t>
            </w:r>
          </w:p>
          <w:p w:rsidR="00AC2AB1" w:rsidRPr="0056192B" w:rsidP="00AC2AB1" w14:paraId="4DCA69AA" w14:textId="77777777">
            <w:pPr>
              <w:spacing w:after="0" w:line="240" w:lineRule="auto"/>
              <w:ind w:left="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92B">
              <w:rPr>
                <w:rFonts w:ascii="Times New Roman" w:eastAsia="Times New Roman" w:hAnsi="Times New Roman" w:cs="Times New Roman"/>
                <w:sz w:val="24"/>
                <w:szCs w:val="24"/>
              </w:rPr>
              <w:t>Monroe, GA  30655-0260</w:t>
            </w:r>
          </w:p>
          <w:p w:rsidR="00AC2AB1" w:rsidRPr="0056192B" w:rsidP="00AC2AB1" w14:paraId="69446CE8" w14:textId="77777777">
            <w:pPr>
              <w:spacing w:after="0" w:line="240" w:lineRule="auto"/>
              <w:ind w:left="66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192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jbottone@waltonemc.com</w:t>
            </w:r>
          </w:p>
          <w:p w:rsidR="00E82159" w:rsidRPr="0056192B" w:rsidP="0093487C" w14:paraId="4C41AA8C" w14:textId="6B6DE7FE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</w:p>
        </w:tc>
      </w:tr>
      <w:tr w14:paraId="67AD7346" w14:textId="77777777" w:rsidTr="00E82159">
        <w:tblPrEx>
          <w:tblW w:w="9588" w:type="dxa"/>
          <w:tblLook w:val="01E0"/>
        </w:tblPrEx>
        <w:trPr>
          <w:trHeight w:val="1638"/>
        </w:trPr>
        <w:tc>
          <w:tcPr>
            <w:tcW w:w="4908" w:type="dxa"/>
          </w:tcPr>
          <w:p w:rsidR="007A689C" w:rsidP="007A689C" w14:paraId="46E3F61A" w14:textId="77777777">
            <w:pPr>
              <w:pStyle w:val="p3"/>
              <w:spacing w:line="240" w:lineRule="auto"/>
              <w:contextualSpacing/>
            </w:pPr>
            <w:r>
              <w:t>Meredith Hodges</w:t>
            </w:r>
          </w:p>
          <w:p w:rsidR="007A689C" w:rsidP="007A689C" w14:paraId="3265265A" w14:textId="77777777">
            <w:pPr>
              <w:pStyle w:val="p3"/>
              <w:spacing w:line="240" w:lineRule="auto"/>
              <w:contextualSpacing/>
            </w:pPr>
            <w:r>
              <w:t>Gas South</w:t>
            </w:r>
          </w:p>
          <w:p w:rsidR="007A689C" w:rsidP="007A689C" w14:paraId="6D7D1B8A" w14:textId="77777777">
            <w:pPr>
              <w:pStyle w:val="p3"/>
              <w:spacing w:line="240" w:lineRule="auto"/>
              <w:contextualSpacing/>
            </w:pPr>
            <w:r>
              <w:t>Sr. Regulatory Affairs Manager</w:t>
            </w:r>
          </w:p>
          <w:p w:rsidR="007A689C" w:rsidP="007A689C" w14:paraId="73967CF5" w14:textId="77777777">
            <w:pPr>
              <w:pStyle w:val="p3"/>
              <w:spacing w:line="240" w:lineRule="auto"/>
              <w:contextualSpacing/>
            </w:pPr>
            <w:r>
              <w:t>404-805-7747</w:t>
            </w:r>
          </w:p>
          <w:p w:rsidR="007A689C" w:rsidRPr="0093487C" w:rsidP="007A689C" w14:paraId="611AE1F9" w14:textId="715707A7">
            <w:pPr>
              <w:pStyle w:val="p3"/>
              <w:spacing w:line="240" w:lineRule="auto"/>
              <w:contextualSpacing/>
            </w:pPr>
            <w:r w:rsidRPr="00FE762A">
              <w:t>Meredith.hodges@gassouth.com</w:t>
            </w:r>
          </w:p>
        </w:tc>
        <w:tc>
          <w:tcPr>
            <w:tcW w:w="4680" w:type="dxa"/>
          </w:tcPr>
          <w:p w:rsidR="007A689C" w:rsidP="007A689C" w14:paraId="1D6EAF20" w14:textId="77777777">
            <w:pPr>
              <w:keepNext/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Robert Remar</w:t>
            </w:r>
          </w:p>
          <w:p w:rsidR="007A689C" w:rsidP="007A689C" w14:paraId="3A412E93" w14:textId="77777777">
            <w:pPr>
              <w:keepNext/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Smith Gambrell Russell</w:t>
            </w:r>
          </w:p>
          <w:p w:rsidR="007A689C" w:rsidP="007A689C" w14:paraId="71A48FF8" w14:textId="77777777">
            <w:pPr>
              <w:keepNext/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A689C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1105 W. Peachtree St. NE </w:t>
            </w:r>
          </w:p>
          <w:p w:rsidR="007A689C" w:rsidP="007A689C" w14:paraId="513423BD" w14:textId="77777777">
            <w:pPr>
              <w:keepNext/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Suite 1000</w:t>
            </w:r>
          </w:p>
          <w:p w:rsidR="007A689C" w:rsidP="007A689C" w14:paraId="584BF33C" w14:textId="77777777">
            <w:pPr>
              <w:keepNext/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Atlanta, GA 30309</w:t>
            </w:r>
          </w:p>
          <w:p w:rsidR="007A689C" w:rsidP="007A689C" w14:paraId="0651AEA3" w14:textId="49ADECF9">
            <w:pPr>
              <w:pStyle w:val="p3"/>
              <w:spacing w:line="240" w:lineRule="auto"/>
              <w:contextualSpacing/>
              <w:rPr>
                <w:szCs w:val="20"/>
              </w:rPr>
            </w:pPr>
            <w:r w:rsidRPr="007A689C">
              <w:rPr>
                <w:szCs w:val="20"/>
              </w:rPr>
              <w:t>rremar@sgrlaw.com</w:t>
            </w:r>
          </w:p>
          <w:p w:rsidR="007A689C" w:rsidRPr="00FA2346" w:rsidP="007A689C" w14:paraId="5F5C015F" w14:textId="34D91043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</w:p>
        </w:tc>
      </w:tr>
      <w:tr w14:paraId="329EA961" w14:textId="77777777" w:rsidTr="00E82159">
        <w:tblPrEx>
          <w:tblW w:w="9588" w:type="dxa"/>
          <w:tblLook w:val="01E0"/>
        </w:tblPrEx>
        <w:trPr>
          <w:trHeight w:val="1638"/>
        </w:trPr>
        <w:tc>
          <w:tcPr>
            <w:tcW w:w="4908" w:type="dxa"/>
          </w:tcPr>
          <w:p w:rsidR="007A689C" w:rsidP="007A689C" w14:paraId="4BFD00FE" w14:textId="77777777">
            <w:pPr>
              <w:pStyle w:val="p3"/>
              <w:spacing w:line="240" w:lineRule="auto"/>
              <w:contextualSpacing/>
            </w:pPr>
            <w:r>
              <w:t>Brandi Kirkpatrick</w:t>
            </w:r>
          </w:p>
          <w:p w:rsidR="007A689C" w:rsidP="007A689C" w14:paraId="441BF13B" w14:textId="77777777">
            <w:pPr>
              <w:pStyle w:val="p3"/>
              <w:spacing w:line="240" w:lineRule="auto"/>
              <w:contextualSpacing/>
            </w:pPr>
            <w:r>
              <w:t>FireSide Natural Gas</w:t>
            </w:r>
          </w:p>
          <w:p w:rsidR="007A689C" w:rsidP="007A689C" w14:paraId="7F023FEB" w14:textId="77777777">
            <w:pPr>
              <w:pStyle w:val="p3"/>
              <w:spacing w:line="240" w:lineRule="auto"/>
              <w:contextualSpacing/>
            </w:pPr>
            <w:r>
              <w:t>2655 Dallas Highway, Suite 250</w:t>
            </w:r>
          </w:p>
          <w:p w:rsidR="007A689C" w:rsidP="007A689C" w14:paraId="145B1242" w14:textId="77777777">
            <w:pPr>
              <w:pStyle w:val="p3"/>
              <w:spacing w:line="240" w:lineRule="auto"/>
              <w:contextualSpacing/>
            </w:pPr>
            <w:r>
              <w:t>Marietta, GA 30064</w:t>
            </w:r>
          </w:p>
          <w:p w:rsidR="007A689C" w:rsidP="007A689C" w14:paraId="23BD7828" w14:textId="74DD27CC">
            <w:pPr>
              <w:pStyle w:val="p3"/>
              <w:spacing w:line="240" w:lineRule="auto"/>
              <w:contextualSpacing/>
            </w:pPr>
            <w:r w:rsidRPr="00FE762A">
              <w:t>BrandiKirkpatrick@firesidenaturalgas.com</w:t>
            </w:r>
          </w:p>
        </w:tc>
        <w:tc>
          <w:tcPr>
            <w:tcW w:w="4680" w:type="dxa"/>
          </w:tcPr>
          <w:p w:rsidR="007A689C" w:rsidP="007A689C" w14:paraId="34E3D85D" w14:textId="77777777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Brad Nelson</w:t>
            </w:r>
          </w:p>
          <w:p w:rsidR="007A689C" w:rsidP="007A689C" w14:paraId="67DFCBF3" w14:textId="77777777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Gas South</w:t>
            </w:r>
          </w:p>
          <w:p w:rsidR="007A689C" w:rsidP="007A689C" w14:paraId="78DE225B" w14:textId="77777777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Governmental Affairs Manager</w:t>
            </w:r>
          </w:p>
          <w:p w:rsidR="007A689C" w:rsidP="007A689C" w14:paraId="3DE98620" w14:textId="77777777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352-494-7770</w:t>
            </w:r>
          </w:p>
          <w:p w:rsidR="007A689C" w:rsidP="007A689C" w14:paraId="36B75758" w14:textId="05534A3E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Brad.nelson@gassouth.com</w:t>
            </w:r>
          </w:p>
        </w:tc>
      </w:tr>
      <w:tr w14:paraId="7A95D6C4" w14:textId="77777777" w:rsidTr="00E82159">
        <w:tblPrEx>
          <w:tblW w:w="9588" w:type="dxa"/>
          <w:tblLook w:val="01E0"/>
        </w:tblPrEx>
        <w:trPr>
          <w:trHeight w:val="1638"/>
        </w:trPr>
        <w:tc>
          <w:tcPr>
            <w:tcW w:w="4908" w:type="dxa"/>
          </w:tcPr>
          <w:p w:rsidR="007A689C" w:rsidP="007A689C" w14:paraId="45C9D1F7" w14:textId="77777777">
            <w:pPr>
              <w:pStyle w:val="p3"/>
              <w:spacing w:line="240" w:lineRule="auto"/>
              <w:contextualSpacing/>
            </w:pPr>
            <w:r>
              <w:t>J. Brett Newsom, Vice President, Regulatory</w:t>
            </w:r>
          </w:p>
          <w:p w:rsidR="007A689C" w:rsidP="007A689C" w14:paraId="1BCD605A" w14:textId="77777777">
            <w:pPr>
              <w:pStyle w:val="p3"/>
              <w:spacing w:line="240" w:lineRule="auto"/>
              <w:contextualSpacing/>
            </w:pPr>
            <w:r>
              <w:t>SCANA Energy Marketing, LLC</w:t>
            </w:r>
          </w:p>
          <w:p w:rsidR="007A689C" w:rsidP="007A689C" w14:paraId="30F62959" w14:textId="77777777">
            <w:pPr>
              <w:pStyle w:val="p3"/>
              <w:spacing w:line="240" w:lineRule="auto"/>
              <w:contextualSpacing/>
            </w:pPr>
            <w:r>
              <w:t>3344 Peachtree Road, NE</w:t>
            </w:r>
          </w:p>
          <w:p w:rsidR="007A689C" w:rsidP="007A689C" w14:paraId="6E9D0E33" w14:textId="77777777">
            <w:pPr>
              <w:pStyle w:val="p3"/>
              <w:spacing w:line="240" w:lineRule="auto"/>
              <w:contextualSpacing/>
            </w:pPr>
            <w:r>
              <w:t>Suite 2150</w:t>
            </w:r>
          </w:p>
          <w:p w:rsidR="007A689C" w:rsidP="007A689C" w14:paraId="1A36B6B0" w14:textId="77777777">
            <w:pPr>
              <w:pStyle w:val="p3"/>
              <w:spacing w:line="240" w:lineRule="auto"/>
              <w:contextualSpacing/>
            </w:pPr>
            <w:r>
              <w:t>Atlanta, GA  30326</w:t>
            </w:r>
          </w:p>
          <w:p w:rsidR="007A689C" w:rsidP="007A689C" w14:paraId="400B30AA" w14:textId="77777777">
            <w:pPr>
              <w:pStyle w:val="p3"/>
              <w:spacing w:line="240" w:lineRule="auto"/>
              <w:contextualSpacing/>
            </w:pPr>
            <w:r>
              <w:t>(404) 760-6242</w:t>
            </w:r>
          </w:p>
          <w:p w:rsidR="007A689C" w:rsidP="007A689C" w14:paraId="0856C27A" w14:textId="77777777">
            <w:pPr>
              <w:pStyle w:val="p3"/>
              <w:spacing w:line="240" w:lineRule="auto"/>
              <w:contextualSpacing/>
            </w:pPr>
            <w:r>
              <w:t xml:space="preserve">(404) 760-6245 </w:t>
            </w:r>
          </w:p>
          <w:p w:rsidR="007A689C" w:rsidP="007A689C" w14:paraId="036F7833" w14:textId="77777777">
            <w:pPr>
              <w:pStyle w:val="p3"/>
              <w:spacing w:line="240" w:lineRule="auto"/>
              <w:contextualSpacing/>
            </w:pPr>
            <w:r>
              <w:t xml:space="preserve"> Brett.Newsom@SCANAEnergy.com </w:t>
            </w:r>
          </w:p>
          <w:p w:rsidR="007A689C" w:rsidP="007A689C" w14:paraId="67D9F01C" w14:textId="07EBE5F9">
            <w:pPr>
              <w:pStyle w:val="p3"/>
              <w:spacing w:line="240" w:lineRule="auto"/>
              <w:contextualSpacing/>
            </w:pPr>
          </w:p>
        </w:tc>
        <w:tc>
          <w:tcPr>
            <w:tcW w:w="4680" w:type="dxa"/>
          </w:tcPr>
          <w:p w:rsidR="007A689C" w:rsidRPr="00F82402" w:rsidP="007A689C" w14:paraId="744B634F" w14:textId="77777777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 w:rsidRPr="00F82402">
              <w:rPr>
                <w:color w:val="000000" w:themeColor="text1"/>
              </w:rPr>
              <w:t>William Bradley Carver, Sr. Esq.</w:t>
            </w:r>
          </w:p>
          <w:p w:rsidR="007A689C" w:rsidRPr="00F82402" w:rsidP="007A689C" w14:paraId="0B2DC60A" w14:textId="77777777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 w:rsidRPr="00F82402">
              <w:rPr>
                <w:color w:val="000000" w:themeColor="text1"/>
              </w:rPr>
              <w:t xml:space="preserve">Joel L. McKie, Esq. </w:t>
            </w:r>
          </w:p>
          <w:p w:rsidR="007A689C" w:rsidRPr="00F82402" w:rsidP="007A689C" w14:paraId="761321B4" w14:textId="77777777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 w:rsidRPr="00F82402">
              <w:rPr>
                <w:color w:val="000000" w:themeColor="text1"/>
              </w:rPr>
              <w:t>HALL BOOTH SMITH, P.C.</w:t>
            </w:r>
          </w:p>
          <w:p w:rsidR="007A689C" w:rsidRPr="00F82402" w:rsidP="007A689C" w14:paraId="5700FFCF" w14:textId="77777777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 w:rsidRPr="00F82402">
              <w:rPr>
                <w:color w:val="000000" w:themeColor="text1"/>
              </w:rPr>
              <w:t>191 Peachtree Street NE</w:t>
            </w:r>
          </w:p>
          <w:p w:rsidR="007A689C" w:rsidRPr="00F82402" w:rsidP="007A689C" w14:paraId="5C628722" w14:textId="77777777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 w:rsidRPr="00F82402">
              <w:rPr>
                <w:color w:val="000000" w:themeColor="text1"/>
              </w:rPr>
              <w:t>Suite 2900</w:t>
            </w:r>
          </w:p>
          <w:p w:rsidR="007A689C" w:rsidRPr="00F82402" w:rsidP="007A689C" w14:paraId="4AE70283" w14:textId="77777777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 w:rsidRPr="00F82402">
              <w:rPr>
                <w:color w:val="000000" w:themeColor="text1"/>
              </w:rPr>
              <w:t>Atlanta, GA 30303</w:t>
            </w:r>
          </w:p>
          <w:p w:rsidR="007A689C" w:rsidRPr="00F82402" w:rsidP="007A689C" w14:paraId="1B58294B" w14:textId="77777777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 w:rsidRPr="00F82402">
              <w:rPr>
                <w:color w:val="000000" w:themeColor="text1"/>
              </w:rPr>
              <w:t>(404) 954-5000 · (404) 954-5020/Fax</w:t>
            </w:r>
          </w:p>
          <w:p w:rsidR="007A689C" w:rsidRPr="00F82402" w:rsidP="007A689C" w14:paraId="2034E396" w14:textId="77777777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 w:rsidRPr="00F82402">
              <w:rPr>
                <w:color w:val="000000" w:themeColor="text1"/>
              </w:rPr>
              <w:t xml:space="preserve">bcarver@hallboothsmith.com </w:t>
            </w:r>
          </w:p>
          <w:p w:rsidR="007A689C" w:rsidP="007A689C" w14:paraId="2EDD4B13" w14:textId="280BB3F5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 w:rsidRPr="00F82402">
              <w:rPr>
                <w:color w:val="000000" w:themeColor="text1"/>
              </w:rPr>
              <w:t>jmckie@hallboothsmith.com</w:t>
            </w:r>
          </w:p>
        </w:tc>
      </w:tr>
      <w:tr w14:paraId="5E2ACEB4" w14:textId="77777777" w:rsidTr="00E82159">
        <w:tblPrEx>
          <w:tblW w:w="9588" w:type="dxa"/>
          <w:tblLook w:val="01E0"/>
        </w:tblPrEx>
        <w:trPr>
          <w:trHeight w:val="1638"/>
        </w:trPr>
        <w:tc>
          <w:tcPr>
            <w:tcW w:w="4908" w:type="dxa"/>
          </w:tcPr>
          <w:p w:rsidR="007A689C" w:rsidP="007A689C" w14:paraId="0C0FEF14" w14:textId="77777777">
            <w:pPr>
              <w:pStyle w:val="p3"/>
              <w:spacing w:line="240" w:lineRule="auto"/>
              <w:contextualSpacing/>
            </w:pPr>
          </w:p>
          <w:p w:rsidR="007A689C" w:rsidP="007A689C" w14:paraId="5A537A0D" w14:textId="77777777">
            <w:pPr>
              <w:pStyle w:val="p3"/>
              <w:spacing w:line="240" w:lineRule="auto"/>
              <w:contextualSpacing/>
            </w:pPr>
            <w:r>
              <w:t>Brad Puryear</w:t>
            </w:r>
          </w:p>
          <w:p w:rsidR="007A689C" w:rsidP="007A689C" w14:paraId="4F7E2FDF" w14:textId="77777777">
            <w:pPr>
              <w:pStyle w:val="p3"/>
              <w:spacing w:line="240" w:lineRule="auto"/>
              <w:contextualSpacing/>
            </w:pPr>
            <w:r>
              <w:t>1025 Airport Parkway, SW</w:t>
            </w:r>
          </w:p>
          <w:p w:rsidR="007A689C" w:rsidP="007A689C" w14:paraId="36FF4E1C" w14:textId="77777777">
            <w:pPr>
              <w:pStyle w:val="p3"/>
              <w:spacing w:line="240" w:lineRule="auto"/>
              <w:contextualSpacing/>
            </w:pPr>
            <w:r>
              <w:t>Gainesville, GA 30501</w:t>
            </w:r>
          </w:p>
          <w:p w:rsidR="007A689C" w:rsidP="007A689C" w14:paraId="48ED5A27" w14:textId="45B85C89">
            <w:pPr>
              <w:pStyle w:val="p3"/>
              <w:spacing w:line="240" w:lineRule="auto"/>
              <w:contextualSpacing/>
            </w:pPr>
            <w:r w:rsidRPr="00FE762A">
              <w:t>bpuryear@mansfieldoil.com</w:t>
            </w:r>
          </w:p>
        </w:tc>
        <w:tc>
          <w:tcPr>
            <w:tcW w:w="4680" w:type="dxa"/>
          </w:tcPr>
          <w:p w:rsidR="007A689C" w:rsidP="007A689C" w14:paraId="208DDC59" w14:textId="77777777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</w:p>
          <w:p w:rsidR="007A689C" w:rsidP="007A689C" w14:paraId="25149127" w14:textId="77777777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Steve Moore</w:t>
            </w:r>
          </w:p>
          <w:p w:rsidR="007A689C" w:rsidP="007A689C" w14:paraId="228681FE" w14:textId="77777777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Mansfield Power &amp; Gas LLC</w:t>
            </w:r>
          </w:p>
          <w:p w:rsidR="007A689C" w:rsidP="007A689C" w14:paraId="78E0E895" w14:textId="77777777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147 Turtle Cove</w:t>
            </w:r>
          </w:p>
          <w:p w:rsidR="007A689C" w:rsidP="007A689C" w14:paraId="3FD0F22F" w14:textId="77777777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Fayetteville, GA 30214</w:t>
            </w:r>
          </w:p>
          <w:p w:rsidR="007A689C" w:rsidP="007A689C" w14:paraId="171879A4" w14:textId="21B48248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 w:rsidRPr="009300C9">
              <w:rPr>
                <w:color w:val="000000" w:themeColor="text1"/>
              </w:rPr>
              <w:t>smoore@mansfieldpowergas.com</w:t>
            </w:r>
          </w:p>
          <w:p w:rsidR="007A689C" w:rsidP="007A689C" w14:paraId="54A878B0" w14:textId="720724B7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</w:p>
        </w:tc>
      </w:tr>
      <w:tr w14:paraId="6F720B04" w14:textId="77777777" w:rsidTr="00E82159">
        <w:tblPrEx>
          <w:tblW w:w="9588" w:type="dxa"/>
          <w:tblLook w:val="01E0"/>
        </w:tblPrEx>
        <w:trPr>
          <w:trHeight w:val="1638"/>
        </w:trPr>
        <w:tc>
          <w:tcPr>
            <w:tcW w:w="4908" w:type="dxa"/>
          </w:tcPr>
          <w:p w:rsidR="007A689C" w:rsidP="007A689C" w14:paraId="59B98892" w14:textId="77777777">
            <w:pPr>
              <w:pStyle w:val="p3"/>
              <w:spacing w:line="240" w:lineRule="auto"/>
              <w:contextualSpacing/>
            </w:pPr>
            <w:r>
              <w:t>Patricia McFadin</w:t>
            </w:r>
          </w:p>
          <w:p w:rsidR="007A689C" w:rsidP="007A689C" w14:paraId="3DB93F93" w14:textId="77777777">
            <w:pPr>
              <w:pStyle w:val="p3"/>
              <w:spacing w:line="240" w:lineRule="auto"/>
              <w:contextualSpacing/>
            </w:pPr>
            <w:r>
              <w:t>Southstar Energy Service LLC</w:t>
            </w:r>
          </w:p>
          <w:p w:rsidR="007A689C" w:rsidP="007A689C" w14:paraId="06C8D1E2" w14:textId="77777777">
            <w:pPr>
              <w:pStyle w:val="p3"/>
              <w:spacing w:line="240" w:lineRule="auto"/>
              <w:contextualSpacing/>
            </w:pPr>
            <w:r>
              <w:t>817 W. Peachtree Street, NW</w:t>
            </w:r>
          </w:p>
          <w:p w:rsidR="007A689C" w:rsidP="007A689C" w14:paraId="612878A8" w14:textId="77777777">
            <w:pPr>
              <w:pStyle w:val="p3"/>
              <w:spacing w:line="240" w:lineRule="auto"/>
              <w:contextualSpacing/>
            </w:pPr>
            <w:r>
              <w:t>Suite 1000</w:t>
            </w:r>
          </w:p>
          <w:p w:rsidR="007A689C" w:rsidP="007A689C" w14:paraId="68A9AFA7" w14:textId="77777777">
            <w:pPr>
              <w:pStyle w:val="p3"/>
              <w:spacing w:line="240" w:lineRule="auto"/>
              <w:contextualSpacing/>
            </w:pPr>
            <w:r>
              <w:t>Atlanta, GA 30308</w:t>
            </w:r>
          </w:p>
          <w:p w:rsidR="007A689C" w:rsidP="007A689C" w14:paraId="50C485B7" w14:textId="77777777">
            <w:pPr>
              <w:pStyle w:val="p3"/>
              <w:spacing w:line="240" w:lineRule="auto"/>
              <w:contextualSpacing/>
            </w:pPr>
            <w:r w:rsidRPr="00E82159">
              <w:t>Trish.mcfadin@southstarenergy.com</w:t>
            </w:r>
          </w:p>
          <w:p w:rsidR="007A689C" w:rsidP="007A689C" w14:paraId="34EE1826" w14:textId="5610B340">
            <w:pPr>
              <w:pStyle w:val="p3"/>
              <w:spacing w:line="240" w:lineRule="auto"/>
              <w:contextualSpacing/>
            </w:pPr>
          </w:p>
        </w:tc>
        <w:tc>
          <w:tcPr>
            <w:tcW w:w="4680" w:type="dxa"/>
          </w:tcPr>
          <w:p w:rsidR="00AC2AB1" w:rsidRPr="00E82159" w:rsidP="00AC2AB1" w14:paraId="3E9B7D11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82159">
              <w:rPr>
                <w:rFonts w:ascii="Times New Roman" w:eastAsia="Times New Roman" w:hAnsi="Times New Roman" w:cs="Times New Roman"/>
                <w:sz w:val="24"/>
                <w:szCs w:val="20"/>
              </w:rPr>
              <w:t>Charles B. Jones, III</w:t>
            </w:r>
          </w:p>
          <w:p w:rsidR="00AC2AB1" w:rsidRPr="00E82159" w:rsidP="00AC2AB1" w14:paraId="6E19C3EC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82159">
              <w:rPr>
                <w:rFonts w:ascii="Times New Roman" w:eastAsia="Times New Roman" w:hAnsi="Times New Roman" w:cs="Times New Roman"/>
                <w:sz w:val="24"/>
                <w:szCs w:val="20"/>
              </w:rPr>
              <w:t>G. L. Bowen, III</w:t>
            </w:r>
          </w:p>
          <w:p w:rsidR="00AC2AB1" w:rsidRPr="00E82159" w:rsidP="00AC2AB1" w14:paraId="6D7E3143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82159">
              <w:rPr>
                <w:rFonts w:ascii="Times New Roman" w:eastAsia="Times New Roman" w:hAnsi="Times New Roman" w:cs="Times New Roman"/>
                <w:sz w:val="24"/>
                <w:szCs w:val="20"/>
              </w:rPr>
              <w:t>Michael T. Coan</w:t>
            </w:r>
          </w:p>
          <w:p w:rsidR="00AC2AB1" w:rsidRPr="00E82159" w:rsidP="00AC2AB1" w14:paraId="1D34D359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82159">
              <w:rPr>
                <w:rFonts w:ascii="Times New Roman" w:eastAsia="Times New Roman" w:hAnsi="Times New Roman" w:cs="Times New Roman"/>
                <w:sz w:val="24"/>
                <w:szCs w:val="20"/>
              </w:rPr>
              <w:t>Georgia Association of Manufacturers</w:t>
            </w:r>
          </w:p>
          <w:p w:rsidR="00AC2AB1" w:rsidRPr="00E82159" w:rsidP="00AC2AB1" w14:paraId="0E9CC87D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82159">
              <w:rPr>
                <w:rFonts w:ascii="Times New Roman" w:eastAsia="Times New Roman" w:hAnsi="Times New Roman" w:cs="Times New Roman"/>
                <w:sz w:val="24"/>
                <w:szCs w:val="20"/>
              </w:rPr>
              <w:t>The Hurt Building</w:t>
            </w:r>
          </w:p>
          <w:p w:rsidR="00AC2AB1" w:rsidRPr="00E82159" w:rsidP="00AC2AB1" w14:paraId="2FC41E01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82159">
              <w:rPr>
                <w:rFonts w:ascii="Times New Roman" w:eastAsia="Times New Roman" w:hAnsi="Times New Roman" w:cs="Times New Roman"/>
                <w:sz w:val="24"/>
                <w:szCs w:val="20"/>
              </w:rPr>
              <w:t>50 Hurt Plaza, Suite 985</w:t>
            </w:r>
          </w:p>
          <w:p w:rsidR="00AC2AB1" w:rsidRPr="00E82159" w:rsidP="00AC2AB1" w14:paraId="11BFE7DB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82159">
              <w:rPr>
                <w:rFonts w:ascii="Times New Roman" w:eastAsia="Times New Roman" w:hAnsi="Times New Roman" w:cs="Times New Roman"/>
                <w:sz w:val="24"/>
                <w:szCs w:val="20"/>
              </w:rPr>
              <w:t>Atlanta, Georgia 30303</w:t>
            </w:r>
          </w:p>
          <w:p w:rsidR="00AC2AB1" w:rsidRPr="00E82159" w:rsidP="00AC2AB1" w14:paraId="0A2E67B9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</w:pPr>
            <w:r w:rsidRPr="00E821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  <w:t>cjones@gamfg.org</w:t>
            </w:r>
            <w:r w:rsidRPr="00E821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  <w:t xml:space="preserve"> </w:t>
            </w:r>
          </w:p>
          <w:p w:rsidR="00AC2AB1" w:rsidRPr="00E82159" w:rsidP="00AC2AB1" w14:paraId="314DC94C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</w:pPr>
            <w:r w:rsidRPr="00E821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  <w:t>rbowen@gamfg.org</w:t>
            </w:r>
            <w:r w:rsidRPr="00E821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  <w:t xml:space="preserve"> </w:t>
            </w:r>
          </w:p>
          <w:p w:rsidR="007A689C" w:rsidP="00AC2AB1" w14:paraId="674509F1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</w:pPr>
            <w:r w:rsidRPr="00E82159" w:rsidR="00AC2A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  <w:t>mcoan@gamfg.org</w:t>
            </w:r>
            <w:r w:rsidRPr="00E82159" w:rsidR="00AC2A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  <w:t xml:space="preserve"> </w:t>
            </w:r>
          </w:p>
          <w:p w:rsidR="00A04760" w:rsidP="00AC2AB1" w14:paraId="2D213EC6" w14:textId="76CB1081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14:paraId="55246F04" w14:textId="77777777" w:rsidTr="00E82159">
        <w:tblPrEx>
          <w:tblW w:w="9588" w:type="dxa"/>
          <w:tblLook w:val="01E0"/>
        </w:tblPrEx>
        <w:trPr>
          <w:trHeight w:val="1638"/>
        </w:trPr>
        <w:tc>
          <w:tcPr>
            <w:tcW w:w="4908" w:type="dxa"/>
          </w:tcPr>
          <w:p w:rsidR="00A04760" w:rsidP="00A04760" w14:paraId="075CB873" w14:textId="77777777">
            <w:pPr>
              <w:keepNext/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55B9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Floyd R. Self </w:t>
            </w:r>
          </w:p>
          <w:p w:rsidR="00A04760" w:rsidRPr="00B255B9" w:rsidP="00A04760" w14:paraId="0B1CC682" w14:textId="77777777">
            <w:pPr>
              <w:keepNext/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Berger Singerman LLC</w:t>
            </w:r>
          </w:p>
          <w:p w:rsidR="00A04760" w:rsidRPr="00B255B9" w:rsidP="00A04760" w14:paraId="69F81B93" w14:textId="77777777">
            <w:pPr>
              <w:keepNext/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55B9">
              <w:rPr>
                <w:rFonts w:ascii="Times New Roman" w:eastAsia="Times New Roman" w:hAnsi="Times New Roman" w:cs="Times New Roman"/>
                <w:sz w:val="24"/>
                <w:szCs w:val="20"/>
              </w:rPr>
              <w:t>313 North Monroe Street, Suite 301</w:t>
            </w:r>
          </w:p>
          <w:p w:rsidR="00A04760" w:rsidRPr="00B255B9" w:rsidP="00A04760" w14:paraId="6E46D900" w14:textId="661B1F0F">
            <w:pPr>
              <w:keepNext/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55B9">
              <w:rPr>
                <w:rFonts w:ascii="Times New Roman" w:eastAsia="Times New Roman" w:hAnsi="Times New Roman" w:cs="Times New Roman"/>
                <w:sz w:val="24"/>
                <w:szCs w:val="20"/>
              </w:rPr>
              <w:t>Tallahassee, FL 32301</w:t>
            </w:r>
          </w:p>
          <w:p w:rsidR="00A04760" w:rsidP="00A04760" w14:paraId="3F7F411F" w14:textId="2EFFC5D8">
            <w:pPr>
              <w:pStyle w:val="p3"/>
              <w:spacing w:line="240" w:lineRule="auto"/>
              <w:contextualSpacing/>
            </w:pPr>
            <w:r w:rsidRPr="00B255B9">
              <w:rPr>
                <w:szCs w:val="20"/>
              </w:rPr>
              <w:t>fself@bergersingerman.com</w:t>
            </w:r>
          </w:p>
        </w:tc>
        <w:tc>
          <w:tcPr>
            <w:tcW w:w="4680" w:type="dxa"/>
          </w:tcPr>
          <w:p w:rsidR="00A04760" w:rsidRPr="00AE49A4" w:rsidP="00A04760" w14:paraId="2403E52B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E49A4">
              <w:rPr>
                <w:rFonts w:ascii="Times New Roman" w:eastAsia="Times New Roman" w:hAnsi="Times New Roman" w:cs="Times New Roman"/>
                <w:sz w:val="24"/>
                <w:szCs w:val="20"/>
              </w:rPr>
              <w:t>Josh Belinfante</w:t>
            </w:r>
          </w:p>
          <w:p w:rsidR="00A04760" w:rsidRPr="00AE49A4" w:rsidP="00A04760" w14:paraId="447B7AA9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E49A4">
              <w:rPr>
                <w:rFonts w:ascii="Times New Roman" w:eastAsia="Times New Roman" w:hAnsi="Times New Roman" w:cs="Times New Roman"/>
                <w:sz w:val="24"/>
                <w:szCs w:val="20"/>
              </w:rPr>
              <w:t>Robbins Alloy Belinfante Littlefield LLC</w:t>
            </w:r>
          </w:p>
          <w:p w:rsidR="00A04760" w:rsidRPr="00AE49A4" w:rsidP="00A04760" w14:paraId="501D8FA4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E49A4">
              <w:rPr>
                <w:rFonts w:ascii="Times New Roman" w:eastAsia="Times New Roman" w:hAnsi="Times New Roman" w:cs="Times New Roman"/>
                <w:sz w:val="24"/>
                <w:szCs w:val="20"/>
              </w:rPr>
              <w:t>Counsel</w:t>
            </w:r>
          </w:p>
          <w:p w:rsidR="00A04760" w:rsidRPr="00AE49A4" w:rsidP="00A04760" w14:paraId="191C7626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E49A4">
              <w:rPr>
                <w:rFonts w:ascii="Times New Roman" w:eastAsia="Times New Roman" w:hAnsi="Times New Roman" w:cs="Times New Roman"/>
                <w:sz w:val="24"/>
                <w:szCs w:val="20"/>
              </w:rPr>
              <w:t>404.856.3250</w:t>
            </w:r>
          </w:p>
          <w:p w:rsidR="00A04760" w:rsidRPr="00E82159" w:rsidP="00A04760" w14:paraId="0FF21536" w14:textId="73ED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E49A4">
              <w:rPr>
                <w:rFonts w:ascii="Times New Roman" w:eastAsia="Times New Roman" w:hAnsi="Times New Roman" w:cs="Times New Roman"/>
                <w:sz w:val="24"/>
                <w:szCs w:val="20"/>
              </w:rPr>
              <w:t>josh.belinfante@robbinsfirm.c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om</w:t>
            </w:r>
          </w:p>
        </w:tc>
      </w:tr>
    </w:tbl>
    <w:p w:rsidR="00231DE2" w:rsidRPr="006108B8" w:rsidP="00BF426D" w14:paraId="43F1E6A9" w14:textId="77777777">
      <w:pPr>
        <w:contextualSpacing/>
        <w:rPr>
          <w:sz w:val="24"/>
          <w:szCs w:val="24"/>
        </w:rPr>
      </w:pPr>
    </w:p>
    <w:p w:rsidR="00BF426D" w:rsidRPr="006108B8" w:rsidP="00BF426D" w14:paraId="75BE6859" w14:textId="2B94E3D0">
      <w:pPr>
        <w:contextualSpacing/>
        <w:rPr>
          <w:sz w:val="24"/>
          <w:szCs w:val="24"/>
        </w:rPr>
      </w:pPr>
      <w:bookmarkStart w:id="0" w:name="OLE_LINK1"/>
      <w:r w:rsidRPr="00126FAF">
        <w:rPr>
          <w:sz w:val="24"/>
          <w:szCs w:val="24"/>
        </w:rPr>
        <w:t>This 4th day of September, 2024</w:t>
      </w:r>
      <w:r w:rsidRPr="00B859A2" w:rsidR="00B859A2">
        <w:rPr>
          <w:sz w:val="24"/>
          <w:szCs w:val="24"/>
        </w:rPr>
        <w:t>.</w:t>
      </w:r>
    </w:p>
    <w:bookmarkEnd w:id="0"/>
    <w:p w:rsidR="00BF426D" w:rsidRPr="006108B8" w:rsidP="00BF426D" w14:paraId="24B608F5" w14:textId="0DC905D3">
      <w:pPr>
        <w:ind w:firstLine="4230"/>
        <w:contextualSpacing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2686050</wp:posOffset>
            </wp:positionH>
            <wp:positionV relativeFrom="paragraph">
              <wp:posOffset>1270</wp:posOffset>
            </wp:positionV>
            <wp:extent cx="2226310" cy="538480"/>
            <wp:effectExtent l="0" t="0" r="2540" b="0"/>
            <wp:wrapNone/>
            <wp:docPr id="4" name="Picture 4" descr="williamson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williamson signat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6310" cy="53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F426D" w:rsidRPr="006108B8" w:rsidP="00BF426D" w14:paraId="768264C2" w14:textId="77777777">
      <w:pPr>
        <w:ind w:left="4320"/>
        <w:contextualSpacing/>
        <w:rPr>
          <w:sz w:val="24"/>
          <w:szCs w:val="24"/>
        </w:rPr>
      </w:pPr>
      <w:r w:rsidRPr="006108B8">
        <w:rPr>
          <w:sz w:val="24"/>
          <w:szCs w:val="24"/>
        </w:rPr>
        <w:t>_________________________</w:t>
      </w:r>
    </w:p>
    <w:p w:rsidR="00BF426D" w:rsidRPr="006108B8" w:rsidP="00BF426D" w14:paraId="03606ACE" w14:textId="77777777">
      <w:pPr>
        <w:ind w:left="4320"/>
        <w:contextualSpacing/>
        <w:rPr>
          <w:sz w:val="24"/>
          <w:szCs w:val="24"/>
        </w:rPr>
      </w:pPr>
      <w:r>
        <w:rPr>
          <w:sz w:val="24"/>
          <w:szCs w:val="24"/>
        </w:rPr>
        <w:t>Lindsey S. Williamson</w:t>
      </w:r>
    </w:p>
    <w:p w:rsidR="00BF426D" w:rsidP="00BF426D" w14:paraId="24EE0BEC" w14:textId="77777777">
      <w:pPr>
        <w:pStyle w:val="BodyText2"/>
        <w:jc w:val="both"/>
      </w:pPr>
    </w:p>
    <w:p w:rsidR="00E07C34" w:rsidP="00E07C34" w14:paraId="5B4C2138" w14:textId="77777777">
      <w:pPr>
        <w:pStyle w:val="BlockText"/>
        <w:spacing w:after="0" w:line="480" w:lineRule="auto"/>
        <w:jc w:val="both"/>
      </w:pPr>
    </w:p>
    <w:p w:rsidR="0045341B" w:rsidRPr="00AD4F27" w:rsidP="00E07C34" w14:paraId="12A33BEF" w14:textId="77777777">
      <w:pPr>
        <w:pStyle w:val="BlockText"/>
        <w:spacing w:after="0"/>
        <w:jc w:val="center"/>
      </w:pPr>
    </w:p>
    <w:sectPr w:rsidSect="0097222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8714D" w14:paraId="6523AEC8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72224" w:rsidP="000421B5" w14:paraId="1E94742B" w14:textId="6015EB3C">
    <w:pPr>
      <w:pStyle w:val="Footer"/>
    </w:pPr>
    <w:r>
      <w:tab/>
    </w:r>
    <w:r w:rsidR="00482AB7">
      <w:fldChar w:fldCharType="begin"/>
    </w:r>
    <w:r w:rsidR="00482AB7">
      <w:instrText xml:space="preserve"> PAGE   \* MERGEFORMAT </w:instrText>
    </w:r>
    <w:r w:rsidR="00482AB7">
      <w:fldChar w:fldCharType="separate"/>
    </w:r>
    <w:r w:rsidR="00AC2AB1">
      <w:rPr>
        <w:noProof/>
      </w:rPr>
      <w:t>2</w:t>
    </w:r>
    <w:r w:rsidR="00482AB7">
      <w:rPr>
        <w:noProof/>
      </w:rPr>
      <w:fldChar w:fldCharType="end"/>
    </w:r>
  </w:p>
  <w:p w:rsidR="000421B5" w:rsidRPr="00911FE4" w:rsidP="000421B5" w14:paraId="40395948" w14:textId="0E1D7119">
    <w:pPr>
      <w:pStyle w:val="Footer"/>
      <w:rPr>
        <w:rStyle w:val="DocID"/>
      </w:rPr>
    </w:pPr>
    <w:r>
      <w:rPr>
        <w:rStyle w:val="DocID"/>
      </w:rPr>
      <w:fldChar w:fldCharType="begin"/>
    </w:r>
    <w:r>
      <w:rPr>
        <w:rStyle w:val="DocID"/>
      </w:rPr>
      <w:instrText xml:space="preserve"> DOCPROPERTY "DOCID" \* MERGEFORMAT </w:instrText>
    </w:r>
    <w:r>
      <w:rPr>
        <w:rStyle w:val="DocID"/>
      </w:rPr>
      <w:fldChar w:fldCharType="separate"/>
    </w:r>
    <w:r w:rsidRPr="00126FAF" w:rsidR="00126FAF">
      <w:rPr>
        <w:rStyle w:val="DocID"/>
      </w:rPr>
      <w:t>#507789519_v1</w:t>
    </w:r>
    <w:r>
      <w:rPr>
        <w:rStyle w:val="DocID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421B5" w:rsidRPr="00911FE4" w:rsidP="000421B5" w14:paraId="1FD6BEE3" w14:textId="4ABAFBCA">
    <w:pPr>
      <w:pStyle w:val="Footer"/>
      <w:rPr>
        <w:rStyle w:val="DocID"/>
      </w:rPr>
    </w:pPr>
    <w:r>
      <w:rPr>
        <w:sz w:val="20"/>
      </w:rPr>
      <w:fldChar w:fldCharType="begin"/>
    </w:r>
    <w:r>
      <w:rPr>
        <w:sz w:val="20"/>
      </w:rPr>
      <w:instrText xml:space="preserve"> If </w:instrText>
    </w:r>
    <w:r>
      <w:rPr>
        <w:sz w:val="20"/>
      </w:rPr>
      <w:fldChar w:fldCharType="begin"/>
    </w:r>
    <w:r>
      <w:rPr>
        <w:sz w:val="20"/>
      </w:rPr>
      <w:instrText xml:space="preserve"> numpages </w:instrText>
    </w:r>
    <w:r>
      <w:rPr>
        <w:sz w:val="20"/>
      </w:rPr>
      <w:fldChar w:fldCharType="separate"/>
    </w:r>
    <w:r w:rsidR="0048714D">
      <w:rPr>
        <w:noProof/>
        <w:sz w:val="20"/>
      </w:rPr>
      <w:instrText>2</w:instrText>
    </w:r>
    <w:r>
      <w:rPr>
        <w:sz w:val="20"/>
      </w:rPr>
      <w:fldChar w:fldCharType="end"/>
    </w:r>
    <w:r>
      <w:rPr>
        <w:sz w:val="20"/>
      </w:rPr>
      <w:instrText xml:space="preserve"> = 1 </w:instrText>
    </w:r>
    <w:r w:rsidR="00FF3C4D">
      <w:rPr>
        <w:rStyle w:val="DocID"/>
      </w:rPr>
      <w:fldChar w:fldCharType="begin"/>
    </w:r>
    <w:r w:rsidR="00FF3C4D">
      <w:rPr>
        <w:rStyle w:val="DocID"/>
      </w:rPr>
      <w:instrText xml:space="preserve"> DOCPROPERTY "DOCID" \* MERGEFORMAT </w:instrText>
    </w:r>
    <w:r w:rsidR="00FF3C4D">
      <w:rPr>
        <w:rStyle w:val="DocID"/>
      </w:rPr>
      <w:fldChar w:fldCharType="separate"/>
    </w:r>
    <w:r w:rsidRPr="00126FAF" w:rsidR="00E22D08">
      <w:rPr>
        <w:rStyle w:val="DocID"/>
      </w:rPr>
      <w:instrText>#243152685_v1</w:instrText>
    </w:r>
    <w:r w:rsidR="00FF3C4D">
      <w:rPr>
        <w:rStyle w:val="DocID"/>
      </w:rPr>
      <w:fldChar w:fldCharType="end"/>
    </w:r>
    <w:r>
      <w:instrText xml:space="preserve"> ""</w:instrText>
    </w:r>
    <w:r>
      <w:rPr>
        <w:sz w:val="20"/>
      </w:rPr>
      <w:instrText xml:space="preserve"> </w:instrText>
    </w:r>
    <w:r>
      <w:rPr>
        <w:sz w:val="20"/>
      </w:rPr>
      <w:fldChar w:fldCharType="separate"/>
    </w:r>
    <w:r>
      <w:rPr>
        <w:sz w:val="20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8714D" w14:paraId="210AFAE2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8714D" w14:paraId="76D535A9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8714D" w14:paraId="68DAB038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F"/>
    <w:multiLevelType w:val="singleLevel"/>
    <w:tmpl w:val="5C825458"/>
    <w:lvl w:ilvl="0">
      <w:start w:val="1"/>
      <w:numFmt w:val="decimal"/>
      <w:pStyle w:val="ListNumber2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1">
    <w:nsid w:val="FFFFFF80"/>
    <w:multiLevelType w:val="singleLevel"/>
    <w:tmpl w:val="2754217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B18CF43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98F0BDB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C07851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9404A92"/>
    <w:lvl w:ilvl="0">
      <w:start w:val="1"/>
      <w:numFmt w:val="decimal"/>
      <w:pStyle w:val="ListNumb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6">
    <w:nsid w:val="FFFFFF89"/>
    <w:multiLevelType w:val="singleLevel"/>
    <w:tmpl w:val="412473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418433A"/>
    <w:multiLevelType w:val="hybridMultilevel"/>
    <w:tmpl w:val="68A87FEE"/>
    <w:lvl w:ilvl="0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464280F"/>
    <w:multiLevelType w:val="hybridMultilevel"/>
    <w:tmpl w:val="EDC05CD8"/>
    <w:lvl w:ilvl="0">
      <w:start w:val="1"/>
      <w:numFmt w:val="upperLetter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7587DF6"/>
    <w:multiLevelType w:val="hybridMultilevel"/>
    <w:tmpl w:val="EB049B4A"/>
    <w:lvl w:ilvl="0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AE3699"/>
    <w:multiLevelType w:val="hybridMultilevel"/>
    <w:tmpl w:val="3F589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C334021"/>
    <w:multiLevelType w:val="hybridMultilevel"/>
    <w:tmpl w:val="A62C8AA6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E963C8E"/>
    <w:multiLevelType w:val="hybridMultilevel"/>
    <w:tmpl w:val="02A84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14D6795"/>
    <w:multiLevelType w:val="hybridMultilevel"/>
    <w:tmpl w:val="0D5CE5F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2DA5F02"/>
    <w:multiLevelType w:val="hybridMultilevel"/>
    <w:tmpl w:val="E334E276"/>
    <w:lvl w:ilvl="0">
      <w:start w:val="1"/>
      <w:numFmt w:val="decimal"/>
      <w:pStyle w:val="ListNumber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056F51"/>
    <w:multiLevelType w:val="hybridMultilevel"/>
    <w:tmpl w:val="2E3057DA"/>
    <w:lvl w:ilvl="0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0B90BCA"/>
    <w:multiLevelType w:val="hybridMultilevel"/>
    <w:tmpl w:val="89CE1388"/>
    <w:lvl w:ilvl="0">
      <w:start w:val="1"/>
      <w:numFmt w:val="decimal"/>
      <w:pStyle w:val="List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1D7BC2"/>
    <w:multiLevelType w:val="hybridMultilevel"/>
    <w:tmpl w:val="1E6EC06E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7348A4"/>
    <w:multiLevelType w:val="hybridMultilevel"/>
    <w:tmpl w:val="40CE732A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9520BB"/>
    <w:multiLevelType w:val="hybridMultilevel"/>
    <w:tmpl w:val="F3CED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890759"/>
    <w:multiLevelType w:val="hybridMultilevel"/>
    <w:tmpl w:val="11E0FCB4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6A3298"/>
    <w:multiLevelType w:val="hybridMultilevel"/>
    <w:tmpl w:val="6B561D76"/>
    <w:lvl w:ilvl="0">
      <w:start w:val="1"/>
      <w:numFmt w:val="upperLetter"/>
      <w:pStyle w:val="ListALPHAB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C126A5F"/>
    <w:multiLevelType w:val="hybridMultilevel"/>
    <w:tmpl w:val="F1FE60FC"/>
    <w:lvl w:ilvl="0">
      <w:start w:val="1"/>
      <w:numFmt w:val="upperRoman"/>
      <w:lvlText w:val="%1."/>
      <w:lvlJc w:val="right"/>
      <w:pPr>
        <w:ind w:left="1940" w:hanging="360"/>
      </w:pPr>
      <w:rPr>
        <w:b/>
      </w:rPr>
    </w:lvl>
    <w:lvl w:ilvl="1">
      <w:start w:val="1"/>
      <w:numFmt w:val="upperLetter"/>
      <w:lvlText w:val="%2."/>
      <w:lvlJc w:val="left"/>
      <w:pPr>
        <w:ind w:left="2660" w:hanging="360"/>
      </w:pPr>
      <w:rPr>
        <w:b/>
      </w:rPr>
    </w:lvl>
    <w:lvl w:ilvl="2">
      <w:start w:val="1"/>
      <w:numFmt w:val="decimal"/>
      <w:lvlText w:val="%3."/>
      <w:lvlJc w:val="left"/>
      <w:pPr>
        <w:ind w:left="3380" w:hanging="180"/>
      </w:pPr>
      <w:rPr>
        <w:b/>
      </w:rPr>
    </w:lvl>
    <w:lvl w:ilvl="3" w:tentative="1">
      <w:start w:val="1"/>
      <w:numFmt w:val="decimal"/>
      <w:lvlText w:val="%4."/>
      <w:lvlJc w:val="left"/>
      <w:pPr>
        <w:ind w:left="4100" w:hanging="360"/>
      </w:pPr>
    </w:lvl>
    <w:lvl w:ilvl="4" w:tentative="1">
      <w:start w:val="1"/>
      <w:numFmt w:val="lowerLetter"/>
      <w:lvlText w:val="%5."/>
      <w:lvlJc w:val="left"/>
      <w:pPr>
        <w:ind w:left="4820" w:hanging="360"/>
      </w:pPr>
    </w:lvl>
    <w:lvl w:ilvl="5" w:tentative="1">
      <w:start w:val="1"/>
      <w:numFmt w:val="lowerRoman"/>
      <w:lvlText w:val="%6."/>
      <w:lvlJc w:val="right"/>
      <w:pPr>
        <w:ind w:left="5540" w:hanging="180"/>
      </w:pPr>
    </w:lvl>
    <w:lvl w:ilvl="6" w:tentative="1">
      <w:start w:val="1"/>
      <w:numFmt w:val="decimal"/>
      <w:lvlText w:val="%7."/>
      <w:lvlJc w:val="left"/>
      <w:pPr>
        <w:ind w:left="6260" w:hanging="360"/>
      </w:pPr>
    </w:lvl>
    <w:lvl w:ilvl="7" w:tentative="1">
      <w:start w:val="1"/>
      <w:numFmt w:val="lowerLetter"/>
      <w:lvlText w:val="%8."/>
      <w:lvlJc w:val="left"/>
      <w:pPr>
        <w:ind w:left="6980" w:hanging="360"/>
      </w:pPr>
    </w:lvl>
    <w:lvl w:ilvl="8" w:tentative="1">
      <w:start w:val="1"/>
      <w:numFmt w:val="lowerRoman"/>
      <w:lvlText w:val="%9."/>
      <w:lvlJc w:val="right"/>
      <w:pPr>
        <w:ind w:left="7700" w:hanging="180"/>
      </w:pPr>
    </w:lvl>
  </w:abstractNum>
  <w:abstractNum w:abstractNumId="23">
    <w:nsid w:val="5C47503B"/>
    <w:multiLevelType w:val="hybridMultilevel"/>
    <w:tmpl w:val="7A487CFA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1B05D0D"/>
    <w:multiLevelType w:val="hybridMultilevel"/>
    <w:tmpl w:val="6EC4E8C8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1353AC"/>
    <w:multiLevelType w:val="hybridMultilevel"/>
    <w:tmpl w:val="BCF6B1F0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9C4856"/>
    <w:multiLevelType w:val="hybridMultilevel"/>
    <w:tmpl w:val="7F6CBF66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002FF9"/>
    <w:multiLevelType w:val="hybridMultilevel"/>
    <w:tmpl w:val="32F423A0"/>
    <w:lvl w:ilvl="0">
      <w:start w:val="1"/>
      <w:numFmt w:val="lowerLetter"/>
      <w:pStyle w:val="Listalpha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2382C4B"/>
    <w:multiLevelType w:val="hybridMultilevel"/>
    <w:tmpl w:val="CD642934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7C17189"/>
    <w:multiLevelType w:val="hybridMultilevel"/>
    <w:tmpl w:val="19D0C8C2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DE50282"/>
    <w:multiLevelType w:val="hybridMultilevel"/>
    <w:tmpl w:val="94E0E7DC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E141586"/>
    <w:multiLevelType w:val="hybridMultilevel"/>
    <w:tmpl w:val="3F6EB712"/>
    <w:lvl w:ilvl="0">
      <w:start w:val="1"/>
      <w:numFmt w:val="lowerLetter"/>
      <w:pStyle w:val="Listalpha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F6D47AF"/>
    <w:multiLevelType w:val="hybridMultilevel"/>
    <w:tmpl w:val="E51E6F10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7C7F6B"/>
    <w:multiLevelType w:val="hybridMultilevel"/>
    <w:tmpl w:val="2ACE9752"/>
    <w:lvl w:ilvl="0">
      <w:start w:val="1"/>
      <w:numFmt w:val="upperLetter"/>
      <w:pStyle w:val="ListALPHA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4"/>
  </w:num>
  <w:num w:numId="3">
    <w:abstractNumId w:val="0"/>
  </w:num>
  <w:num w:numId="4">
    <w:abstractNumId w:val="11"/>
  </w:num>
  <w:num w:numId="5">
    <w:abstractNumId w:val="26"/>
  </w:num>
  <w:num w:numId="6">
    <w:abstractNumId w:val="20"/>
  </w:num>
  <w:num w:numId="7">
    <w:abstractNumId w:val="18"/>
  </w:num>
  <w:num w:numId="8">
    <w:abstractNumId w:val="32"/>
  </w:num>
  <w:num w:numId="9">
    <w:abstractNumId w:val="19"/>
  </w:num>
  <w:num w:numId="10">
    <w:abstractNumId w:val="8"/>
  </w:num>
  <w:num w:numId="11">
    <w:abstractNumId w:val="7"/>
  </w:num>
  <w:num w:numId="12">
    <w:abstractNumId w:val="9"/>
  </w:num>
  <w:num w:numId="13">
    <w:abstractNumId w:val="17"/>
  </w:num>
  <w:num w:numId="14">
    <w:abstractNumId w:val="25"/>
  </w:num>
  <w:num w:numId="15">
    <w:abstractNumId w:val="29"/>
  </w:num>
  <w:num w:numId="16">
    <w:abstractNumId w:val="30"/>
  </w:num>
  <w:num w:numId="17">
    <w:abstractNumId w:val="23"/>
  </w:num>
  <w:num w:numId="18">
    <w:abstractNumId w:val="10"/>
  </w:num>
  <w:num w:numId="19">
    <w:abstractNumId w:val="27"/>
  </w:num>
  <w:num w:numId="20">
    <w:abstractNumId w:val="31"/>
  </w:num>
  <w:num w:numId="21">
    <w:abstractNumId w:val="21"/>
  </w:num>
  <w:num w:numId="22">
    <w:abstractNumId w:val="33"/>
  </w:num>
  <w:num w:numId="23">
    <w:abstractNumId w:val="14"/>
  </w:num>
  <w:num w:numId="24">
    <w:abstractNumId w:val="12"/>
  </w:num>
  <w:num w:numId="25">
    <w:abstractNumId w:val="16"/>
  </w:num>
  <w:num w:numId="26">
    <w:abstractNumId w:val="6"/>
  </w:num>
  <w:num w:numId="27">
    <w:abstractNumId w:val="4"/>
  </w:num>
  <w:num w:numId="28">
    <w:abstractNumId w:val="3"/>
  </w:num>
  <w:num w:numId="29">
    <w:abstractNumId w:val="2"/>
  </w:num>
  <w:num w:numId="30">
    <w:abstractNumId w:val="1"/>
  </w:num>
  <w:num w:numId="31">
    <w:abstractNumId w:val="22"/>
  </w:num>
  <w:num w:numId="32">
    <w:abstractNumId w:val="28"/>
  </w:num>
  <w:num w:numId="33">
    <w:abstractNumId w:val="15"/>
  </w:num>
  <w:num w:numId="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stylePaneFormatFilter w:val="1021" w:allStyles="1" w:alternateStyleNames="0" w:clearFormatting="1" w:customStyles="0" w:directFormattingOnNumbering="0" w:directFormattingOnParagraphs="0" w:directFormattingOnRuns="0" w:directFormattingOnTables="0" w:headingStyles="1" w:latentStyles="0" w:numberingStyles="0" w:stylesInUse="0" w:tableStyles="0" w:top3HeadingStyles="0" w:visibleStyles="0"/>
  <w:stylePaneSortMethod w:val="name"/>
  <w:defaultTabStop w:val="720"/>
  <w:drawingGridHorizontalSpacing w:val="120"/>
  <w:displayHorizontalDrawingGridEvery w:val="2"/>
  <w:characterSpacingControl w:val="doNotCompress"/>
  <w:doNotEmbedSmartTags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41B"/>
    <w:rsid w:val="00002E3E"/>
    <w:rsid w:val="000274B0"/>
    <w:rsid w:val="00027FC3"/>
    <w:rsid w:val="000421B5"/>
    <w:rsid w:val="00081BB6"/>
    <w:rsid w:val="00094999"/>
    <w:rsid w:val="000A42D5"/>
    <w:rsid w:val="000A4BA4"/>
    <w:rsid w:val="000E45D6"/>
    <w:rsid w:val="000E53EA"/>
    <w:rsid w:val="000F6911"/>
    <w:rsid w:val="00102D61"/>
    <w:rsid w:val="0011315A"/>
    <w:rsid w:val="001156AF"/>
    <w:rsid w:val="00126FAF"/>
    <w:rsid w:val="00177199"/>
    <w:rsid w:val="00181535"/>
    <w:rsid w:val="001963BC"/>
    <w:rsid w:val="001A6FE5"/>
    <w:rsid w:val="001D1B70"/>
    <w:rsid w:val="001D3E9C"/>
    <w:rsid w:val="00203882"/>
    <w:rsid w:val="00231DE2"/>
    <w:rsid w:val="002348A5"/>
    <w:rsid w:val="00243FF8"/>
    <w:rsid w:val="00245E58"/>
    <w:rsid w:val="00246D22"/>
    <w:rsid w:val="002630F7"/>
    <w:rsid w:val="00280CE1"/>
    <w:rsid w:val="00284AB9"/>
    <w:rsid w:val="002B4A6C"/>
    <w:rsid w:val="002C1B02"/>
    <w:rsid w:val="00310C31"/>
    <w:rsid w:val="00327D77"/>
    <w:rsid w:val="003319A7"/>
    <w:rsid w:val="003352AA"/>
    <w:rsid w:val="00340740"/>
    <w:rsid w:val="00346BC4"/>
    <w:rsid w:val="003473F4"/>
    <w:rsid w:val="003A4FB0"/>
    <w:rsid w:val="003C27A1"/>
    <w:rsid w:val="003F743B"/>
    <w:rsid w:val="00406C5F"/>
    <w:rsid w:val="0045341B"/>
    <w:rsid w:val="00482AB7"/>
    <w:rsid w:val="0048714D"/>
    <w:rsid w:val="004B0CFA"/>
    <w:rsid w:val="004B1E86"/>
    <w:rsid w:val="004C3157"/>
    <w:rsid w:val="004C63D8"/>
    <w:rsid w:val="004E2E02"/>
    <w:rsid w:val="004F3D87"/>
    <w:rsid w:val="005145AA"/>
    <w:rsid w:val="005237C4"/>
    <w:rsid w:val="00552ABE"/>
    <w:rsid w:val="0056192B"/>
    <w:rsid w:val="00590E96"/>
    <w:rsid w:val="005A1206"/>
    <w:rsid w:val="005A27BF"/>
    <w:rsid w:val="005A456D"/>
    <w:rsid w:val="005D0831"/>
    <w:rsid w:val="005E02A5"/>
    <w:rsid w:val="005F4A79"/>
    <w:rsid w:val="006108B8"/>
    <w:rsid w:val="00614279"/>
    <w:rsid w:val="00663F57"/>
    <w:rsid w:val="00680429"/>
    <w:rsid w:val="00685808"/>
    <w:rsid w:val="006956FE"/>
    <w:rsid w:val="006B1D63"/>
    <w:rsid w:val="006C2867"/>
    <w:rsid w:val="006D49AE"/>
    <w:rsid w:val="006F336C"/>
    <w:rsid w:val="0071172C"/>
    <w:rsid w:val="007817A7"/>
    <w:rsid w:val="007908B3"/>
    <w:rsid w:val="007A689C"/>
    <w:rsid w:val="007B2218"/>
    <w:rsid w:val="007D746C"/>
    <w:rsid w:val="007E3ED3"/>
    <w:rsid w:val="008366A6"/>
    <w:rsid w:val="0086319F"/>
    <w:rsid w:val="008667F9"/>
    <w:rsid w:val="00885B2C"/>
    <w:rsid w:val="008B6B8E"/>
    <w:rsid w:val="008C44B6"/>
    <w:rsid w:val="008C7A68"/>
    <w:rsid w:val="00911FE4"/>
    <w:rsid w:val="009300C9"/>
    <w:rsid w:val="00933C83"/>
    <w:rsid w:val="0093487C"/>
    <w:rsid w:val="00960C01"/>
    <w:rsid w:val="00972136"/>
    <w:rsid w:val="00972224"/>
    <w:rsid w:val="00993422"/>
    <w:rsid w:val="009A2CBA"/>
    <w:rsid w:val="009B472E"/>
    <w:rsid w:val="009C6F42"/>
    <w:rsid w:val="009D1D95"/>
    <w:rsid w:val="009E526D"/>
    <w:rsid w:val="00A04760"/>
    <w:rsid w:val="00A47D5F"/>
    <w:rsid w:val="00A70082"/>
    <w:rsid w:val="00A862A4"/>
    <w:rsid w:val="00A92BA2"/>
    <w:rsid w:val="00AB6124"/>
    <w:rsid w:val="00AC2AB1"/>
    <w:rsid w:val="00AD3673"/>
    <w:rsid w:val="00AD4F27"/>
    <w:rsid w:val="00AE49A4"/>
    <w:rsid w:val="00B00F27"/>
    <w:rsid w:val="00B11BE8"/>
    <w:rsid w:val="00B1354A"/>
    <w:rsid w:val="00B255B9"/>
    <w:rsid w:val="00B34E04"/>
    <w:rsid w:val="00B362F3"/>
    <w:rsid w:val="00B51F07"/>
    <w:rsid w:val="00B55AA9"/>
    <w:rsid w:val="00B5628E"/>
    <w:rsid w:val="00B859A2"/>
    <w:rsid w:val="00BB0944"/>
    <w:rsid w:val="00BB4B5F"/>
    <w:rsid w:val="00BC3ED9"/>
    <w:rsid w:val="00BF3E16"/>
    <w:rsid w:val="00BF426D"/>
    <w:rsid w:val="00C00271"/>
    <w:rsid w:val="00C27209"/>
    <w:rsid w:val="00C55A4E"/>
    <w:rsid w:val="00C73AEA"/>
    <w:rsid w:val="00C8621F"/>
    <w:rsid w:val="00C86294"/>
    <w:rsid w:val="00C964E7"/>
    <w:rsid w:val="00CA1D5A"/>
    <w:rsid w:val="00CB4EE1"/>
    <w:rsid w:val="00CF7225"/>
    <w:rsid w:val="00D364D4"/>
    <w:rsid w:val="00D45220"/>
    <w:rsid w:val="00D45C52"/>
    <w:rsid w:val="00D7735A"/>
    <w:rsid w:val="00DE517B"/>
    <w:rsid w:val="00E07C34"/>
    <w:rsid w:val="00E22D08"/>
    <w:rsid w:val="00E3534A"/>
    <w:rsid w:val="00E82159"/>
    <w:rsid w:val="00E91078"/>
    <w:rsid w:val="00E95DE1"/>
    <w:rsid w:val="00ED1012"/>
    <w:rsid w:val="00F067C7"/>
    <w:rsid w:val="00F53B73"/>
    <w:rsid w:val="00F82402"/>
    <w:rsid w:val="00F828AE"/>
    <w:rsid w:val="00F91266"/>
    <w:rsid w:val="00F91E86"/>
    <w:rsid w:val="00FA2346"/>
    <w:rsid w:val="00FE762A"/>
    <w:rsid w:val="00FF2E44"/>
    <w:rsid w:val="00FF3C4D"/>
    <w:rsid w:val="00FF6866"/>
  </w:rsids>
  <m:mathPr>
    <m:mathFont m:val="Cambria Math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oNotAutoCompressPictures/>
  <w14:docId w14:val="3F9AED41"/>
  <w15:docId w15:val="{F081511B-D31D-40B9-834B-4F0B4E805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2346"/>
    <w:pPr>
      <w:spacing w:after="160" w:line="259" w:lineRule="auto"/>
    </w:pPr>
    <w:rPr>
      <w:rFonts w:asciiTheme="minorHAnsi" w:hAnsiTheme="minorHAns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9A2CBA"/>
    <w:pPr>
      <w:keepNext/>
      <w:spacing w:after="240" w:line="240" w:lineRule="auto"/>
      <w:outlineLvl w:val="0"/>
    </w:pPr>
    <w:rPr>
      <w:rFonts w:ascii="Times New Roman" w:hAnsi="Times New Roman" w:eastAsiaTheme="majorEastAsia" w:cstheme="majorBidi"/>
      <w:b/>
      <w:bCs/>
      <w:sz w:val="24"/>
      <w:szCs w:val="28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9A2CBA"/>
    <w:pPr>
      <w:keepNext/>
      <w:spacing w:after="240" w:line="240" w:lineRule="auto"/>
      <w:outlineLvl w:val="1"/>
    </w:pPr>
    <w:rPr>
      <w:rFonts w:ascii="Times New Roman" w:hAnsi="Times New Roman" w:eastAsiaTheme="majorEastAsia" w:cstheme="majorBidi"/>
      <w:b/>
      <w:bCs/>
      <w:sz w:val="24"/>
      <w:szCs w:val="26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9A2CBA"/>
    <w:pPr>
      <w:keepNext/>
      <w:keepLines/>
      <w:spacing w:after="240" w:line="240" w:lineRule="auto"/>
      <w:outlineLvl w:val="2"/>
    </w:pPr>
    <w:rPr>
      <w:rFonts w:ascii="Times New Roman" w:hAnsi="Times New Roman" w:eastAsiaTheme="majorEastAsia" w:cstheme="majorBidi"/>
      <w:b/>
      <w:bCs/>
      <w:sz w:val="24"/>
      <w:szCs w:val="24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9A2CBA"/>
    <w:pPr>
      <w:keepNext/>
      <w:keepLines/>
      <w:spacing w:after="240" w:line="240" w:lineRule="auto"/>
      <w:outlineLvl w:val="3"/>
    </w:pPr>
    <w:rPr>
      <w:rFonts w:ascii="Times New Roman" w:hAnsi="Times New Roman" w:eastAsiaTheme="majorEastAsia" w:cstheme="majorBidi"/>
      <w:bCs/>
      <w:iCs/>
      <w:sz w:val="24"/>
      <w:szCs w:val="24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9A2CBA"/>
    <w:pPr>
      <w:keepNext/>
      <w:keepLines/>
      <w:spacing w:after="240" w:line="240" w:lineRule="auto"/>
      <w:outlineLvl w:val="4"/>
    </w:pPr>
    <w:rPr>
      <w:rFonts w:ascii="Times New Roman" w:hAnsi="Times New Roman" w:eastAsiaTheme="majorEastAsia" w:cstheme="majorBidi"/>
      <w:sz w:val="24"/>
      <w:szCs w:val="24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9A2CBA"/>
    <w:pPr>
      <w:keepNext/>
      <w:keepLines/>
      <w:spacing w:after="240" w:line="240" w:lineRule="auto"/>
      <w:outlineLvl w:val="5"/>
    </w:pPr>
    <w:rPr>
      <w:rFonts w:ascii="Times New Roman" w:hAnsi="Times New Roman" w:eastAsiaTheme="majorEastAsia" w:cstheme="majorBidi"/>
      <w:iCs/>
      <w:sz w:val="24"/>
      <w:szCs w:val="24"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9A2CBA"/>
    <w:pPr>
      <w:keepNext/>
      <w:keepLines/>
      <w:spacing w:after="240" w:line="240" w:lineRule="auto"/>
      <w:outlineLvl w:val="6"/>
    </w:pPr>
    <w:rPr>
      <w:rFonts w:ascii="Times New Roman" w:hAnsi="Times New Roman" w:eastAsiaTheme="majorEastAsia" w:cstheme="majorBidi"/>
      <w:iCs/>
      <w:sz w:val="24"/>
      <w:szCs w:val="24"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9A2CBA"/>
    <w:pPr>
      <w:keepNext/>
      <w:keepLines/>
      <w:spacing w:after="240" w:line="240" w:lineRule="auto"/>
      <w:outlineLvl w:val="7"/>
    </w:pPr>
    <w:rPr>
      <w:rFonts w:ascii="Times New Roman" w:hAnsi="Times New Roman" w:eastAsiaTheme="majorEastAsia" w:cstheme="majorBidi"/>
      <w:sz w:val="24"/>
      <w:szCs w:val="20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9A2CBA"/>
    <w:pPr>
      <w:keepNext/>
      <w:keepLines/>
      <w:spacing w:after="240" w:line="240" w:lineRule="auto"/>
      <w:outlineLvl w:val="8"/>
    </w:pPr>
    <w:rPr>
      <w:rFonts w:ascii="Times New Roman" w:hAnsi="Times New Roman" w:eastAsiaTheme="majorEastAsia" w:cstheme="majorBidi"/>
      <w:iCs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"/>
    <w:semiHidden/>
    <w:rsid w:val="009A2CBA"/>
    <w:rPr>
      <w:rFonts w:eastAsiaTheme="majorEastAsia" w:cstheme="majorBidi"/>
      <w:iCs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2CBA"/>
    <w:rPr>
      <w:rFonts w:eastAsiaTheme="majorEastAsia" w:cstheme="majorBidi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2CBA"/>
    <w:rPr>
      <w:rFonts w:eastAsiaTheme="majorEastAsia" w:cstheme="majorBidi"/>
      <w:iCs/>
    </w:rPr>
  </w:style>
  <w:style w:type="paragraph" w:styleId="BlockText">
    <w:name w:val="Block Text"/>
    <w:basedOn w:val="Normal"/>
    <w:qFormat/>
    <w:rsid w:val="00340740"/>
    <w:pPr>
      <w:spacing w:after="240" w:line="240" w:lineRule="auto"/>
    </w:pPr>
    <w:rPr>
      <w:rFonts w:ascii="Times New Roman" w:hAnsi="Times New Roman" w:eastAsiaTheme="minorEastAsia"/>
      <w:iCs/>
      <w:sz w:val="24"/>
      <w:szCs w:val="24"/>
    </w:rPr>
  </w:style>
  <w:style w:type="paragraph" w:styleId="BodyText">
    <w:name w:val="Body Text"/>
    <w:basedOn w:val="Normal"/>
    <w:link w:val="BodyTextChar"/>
    <w:rsid w:val="00340740"/>
    <w:pPr>
      <w:spacing w:after="240" w:line="240" w:lineRule="auto"/>
      <w:ind w:firstLine="720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340740"/>
  </w:style>
  <w:style w:type="paragraph" w:styleId="BodyText2">
    <w:name w:val="Body Text 2"/>
    <w:basedOn w:val="Normal"/>
    <w:link w:val="BodyText2Char"/>
    <w:rsid w:val="00E3534A"/>
    <w:pPr>
      <w:spacing w:after="0" w:line="480" w:lineRule="auto"/>
      <w:ind w:firstLine="720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E3534A"/>
  </w:style>
  <w:style w:type="paragraph" w:styleId="Quote">
    <w:name w:val="Quote"/>
    <w:basedOn w:val="Normal"/>
    <w:link w:val="QuoteChar"/>
    <w:uiPriority w:val="29"/>
    <w:qFormat/>
    <w:rsid w:val="00340740"/>
    <w:pPr>
      <w:spacing w:after="240" w:line="240" w:lineRule="auto"/>
      <w:ind w:left="720" w:right="720"/>
    </w:pPr>
    <w:rPr>
      <w:rFonts w:ascii="Times New Roman" w:hAnsi="Times New Roman"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340740"/>
    <w:rPr>
      <w:iCs/>
    </w:rPr>
  </w:style>
  <w:style w:type="paragraph" w:customStyle="1" w:styleId="Quote2">
    <w:name w:val="Quote 2"/>
    <w:basedOn w:val="Normal"/>
    <w:link w:val="Quote2Char"/>
    <w:qFormat/>
    <w:rsid w:val="00E3534A"/>
    <w:pPr>
      <w:spacing w:after="0" w:line="480" w:lineRule="auto"/>
      <w:ind w:left="720" w:right="720"/>
    </w:pPr>
    <w:rPr>
      <w:rFonts w:ascii="Times New Roman" w:hAnsi="Times New Roman"/>
      <w:sz w:val="24"/>
      <w:szCs w:val="24"/>
    </w:rPr>
  </w:style>
  <w:style w:type="character" w:customStyle="1" w:styleId="Quote2Char">
    <w:name w:val="Quote 2 Char"/>
    <w:basedOn w:val="DefaultParagraphFont"/>
    <w:link w:val="Quote2"/>
    <w:rsid w:val="00E3534A"/>
  </w:style>
  <w:style w:type="paragraph" w:styleId="Title">
    <w:name w:val="Title"/>
    <w:basedOn w:val="Normal"/>
    <w:next w:val="BodyText"/>
    <w:link w:val="TitleChar"/>
    <w:uiPriority w:val="10"/>
    <w:qFormat/>
    <w:rsid w:val="00340740"/>
    <w:pPr>
      <w:keepNext/>
      <w:spacing w:after="240" w:line="240" w:lineRule="auto"/>
      <w:jc w:val="center"/>
    </w:pPr>
    <w:rPr>
      <w:rFonts w:ascii="Times New Roman" w:hAnsi="Times New Roman" w:eastAsiaTheme="majorEastAsia" w:cstheme="majorBidi"/>
      <w:kern w:val="28"/>
      <w:sz w:val="24"/>
      <w:szCs w:val="52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340740"/>
    <w:rPr>
      <w:rFonts w:eastAsiaTheme="majorEastAsia" w:cstheme="majorBidi"/>
      <w:kern w:val="28"/>
      <w:szCs w:val="52"/>
      <w:u w:val="single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340740"/>
    <w:pPr>
      <w:keepNext/>
      <w:numPr>
        <w:ilvl w:val="1"/>
      </w:numPr>
      <w:spacing w:after="240" w:line="240" w:lineRule="auto"/>
    </w:pPr>
    <w:rPr>
      <w:rFonts w:ascii="Times New Roman" w:hAnsi="Times New Roman" w:eastAsiaTheme="majorEastAsia" w:cstheme="majorBidi"/>
      <w:iCs/>
      <w:sz w:val="24"/>
      <w:szCs w:val="24"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340740"/>
    <w:rPr>
      <w:rFonts w:eastAsiaTheme="majorEastAsia" w:cstheme="majorBidi"/>
      <w:iCs/>
      <w:u w:val="single"/>
    </w:rPr>
  </w:style>
  <w:style w:type="paragraph" w:styleId="Header">
    <w:name w:val="header"/>
    <w:basedOn w:val="Normal"/>
    <w:link w:val="HeaderChar"/>
    <w:uiPriority w:val="99"/>
    <w:unhideWhenUsed/>
    <w:rsid w:val="009A2CBA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A2CBA"/>
    <w:rPr>
      <w:rFonts w:eastAsiaTheme="majorEastAsia" w:cstheme="majorBidi"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2CBA"/>
    <w:rPr>
      <w:rFonts w:eastAsiaTheme="majorEastAsia" w:cstheme="majorBid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2CBA"/>
    <w:rPr>
      <w:rFonts w:eastAsiaTheme="majorEastAsia" w:cstheme="majorBidi"/>
      <w:bCs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2CBA"/>
    <w:rPr>
      <w:rFonts w:eastAsiaTheme="majorEastAsia" w:cstheme="majorBidi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2CBA"/>
    <w:rPr>
      <w:rFonts w:eastAsiaTheme="majorEastAsia" w:cstheme="majorBidi"/>
      <w:b/>
      <w:bCs/>
      <w:szCs w:val="26"/>
    </w:rPr>
  </w:style>
  <w:style w:type="character" w:customStyle="1" w:styleId="Heading1Char">
    <w:name w:val="Heading 1 Char"/>
    <w:basedOn w:val="DefaultParagraphFont"/>
    <w:link w:val="Heading1"/>
    <w:rsid w:val="009A2CBA"/>
    <w:rPr>
      <w:rFonts w:eastAsiaTheme="majorEastAsia" w:cstheme="majorBidi"/>
      <w:b/>
      <w:bCs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A2CBA"/>
  </w:style>
  <w:style w:type="paragraph" w:styleId="Footer">
    <w:name w:val="footer"/>
    <w:basedOn w:val="Normal"/>
    <w:link w:val="FooterChar"/>
    <w:uiPriority w:val="99"/>
    <w:unhideWhenUsed/>
    <w:rsid w:val="009A2CBA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A2CBA"/>
  </w:style>
  <w:style w:type="paragraph" w:customStyle="1" w:styleId="BlockText2">
    <w:name w:val="Block Text 2"/>
    <w:basedOn w:val="Normal"/>
    <w:qFormat/>
    <w:rsid w:val="00AD3673"/>
    <w:pPr>
      <w:spacing w:after="0" w:line="480" w:lineRule="auto"/>
    </w:pPr>
    <w:rPr>
      <w:rFonts w:ascii="Times New Roman" w:hAnsi="Times New Roman"/>
      <w:sz w:val="24"/>
      <w:szCs w:val="24"/>
    </w:rPr>
  </w:style>
  <w:style w:type="paragraph" w:customStyle="1" w:styleId="BodyTextJ">
    <w:name w:val="Body Text J"/>
    <w:basedOn w:val="Normal"/>
    <w:qFormat/>
    <w:rsid w:val="00AD3673"/>
    <w:pPr>
      <w:spacing w:after="240"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BodyText2J">
    <w:name w:val="Body Text 2J"/>
    <w:basedOn w:val="Normal"/>
    <w:qFormat/>
    <w:rsid w:val="00AD3673"/>
    <w:pPr>
      <w:spacing w:after="0" w:line="48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BlockTextJ">
    <w:name w:val="Block Text J"/>
    <w:basedOn w:val="Normal"/>
    <w:qFormat/>
    <w:rsid w:val="00AD3673"/>
    <w:pPr>
      <w:spacing w:after="24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BlockText2J">
    <w:name w:val="Block Text 2J"/>
    <w:basedOn w:val="Normal"/>
    <w:qFormat/>
    <w:rsid w:val="00AD3673"/>
    <w:pPr>
      <w:spacing w:after="0" w:line="48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QuoteJ">
    <w:name w:val="Quote J"/>
    <w:basedOn w:val="Normal"/>
    <w:qFormat/>
    <w:rsid w:val="00AD3673"/>
    <w:pPr>
      <w:spacing w:after="240" w:line="240" w:lineRule="auto"/>
      <w:ind w:left="720" w:right="720"/>
      <w:jc w:val="both"/>
    </w:pPr>
    <w:rPr>
      <w:rFonts w:ascii="Times New Roman" w:hAnsi="Times New Roman"/>
      <w:sz w:val="24"/>
      <w:szCs w:val="24"/>
    </w:rPr>
  </w:style>
  <w:style w:type="paragraph" w:customStyle="1" w:styleId="Quote2J">
    <w:name w:val="Quote 2J"/>
    <w:basedOn w:val="Normal"/>
    <w:qFormat/>
    <w:rsid w:val="00AD3673"/>
    <w:pPr>
      <w:spacing w:after="0" w:line="480" w:lineRule="auto"/>
      <w:ind w:left="720" w:right="720"/>
      <w:jc w:val="both"/>
    </w:pPr>
    <w:rPr>
      <w:rFonts w:ascii="Times New Roman" w:hAnsi="Times New Roman"/>
      <w:sz w:val="24"/>
      <w:szCs w:val="24"/>
    </w:rPr>
  </w:style>
  <w:style w:type="paragraph" w:customStyle="1" w:styleId="TaxDisclaimer">
    <w:name w:val="TaxDisclaimer"/>
    <w:basedOn w:val="Normal"/>
    <w:semiHidden/>
    <w:unhideWhenUsed/>
    <w:rsid w:val="004B1E86"/>
    <w:pPr>
      <w:spacing w:before="100" w:after="10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ProhibitForward">
    <w:name w:val="ProhibitForward"/>
    <w:basedOn w:val="Normal"/>
    <w:semiHidden/>
    <w:unhideWhenUsed/>
    <w:qFormat/>
    <w:rsid w:val="008C44B6"/>
    <w:pPr>
      <w:spacing w:after="0" w:line="240" w:lineRule="auto"/>
      <w:jc w:val="center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character" w:customStyle="1" w:styleId="DocID">
    <w:name w:val="DocID"/>
    <w:basedOn w:val="DefaultParagraphFont"/>
    <w:semiHidden/>
    <w:qFormat/>
    <w:rsid w:val="000421B5"/>
    <w:rPr>
      <w:rFonts w:ascii="Times New Roman" w:hAnsi="Times New Roman"/>
      <w:sz w:val="16"/>
    </w:rPr>
  </w:style>
  <w:style w:type="paragraph" w:customStyle="1" w:styleId="BlockText1">
    <w:name w:val="Block Text 1"/>
    <w:basedOn w:val="Normal"/>
    <w:qFormat/>
    <w:rsid w:val="00614279"/>
    <w:pPr>
      <w:spacing w:after="240" w:line="240" w:lineRule="auto"/>
      <w:ind w:left="1440"/>
    </w:pPr>
    <w:rPr>
      <w:rFonts w:ascii="Times New Roman" w:hAnsi="Times New Roman"/>
      <w:sz w:val="24"/>
      <w:szCs w:val="24"/>
    </w:rPr>
  </w:style>
  <w:style w:type="paragraph" w:customStyle="1" w:styleId="BlockText1-2">
    <w:name w:val="Block Text 1 - 2"/>
    <w:basedOn w:val="Normal"/>
    <w:qFormat/>
    <w:rsid w:val="00614279"/>
    <w:pPr>
      <w:spacing w:after="0" w:line="480" w:lineRule="auto"/>
      <w:ind w:left="1440"/>
    </w:pPr>
    <w:rPr>
      <w:rFonts w:ascii="Times New Roman" w:hAnsi="Times New Roman"/>
      <w:sz w:val="24"/>
      <w:szCs w:val="24"/>
    </w:rPr>
  </w:style>
  <w:style w:type="paragraph" w:customStyle="1" w:styleId="Hang">
    <w:name w:val="Hang"/>
    <w:basedOn w:val="Normal"/>
    <w:qFormat/>
    <w:rsid w:val="00BC3ED9"/>
    <w:pPr>
      <w:spacing w:after="240" w:line="240" w:lineRule="auto"/>
      <w:ind w:left="720" w:hanging="720"/>
    </w:pPr>
    <w:rPr>
      <w:rFonts w:ascii="Times New Roman" w:hAnsi="Times New Roman"/>
      <w:sz w:val="24"/>
      <w:szCs w:val="24"/>
    </w:rPr>
  </w:style>
  <w:style w:type="paragraph" w:customStyle="1" w:styleId="Hang2">
    <w:name w:val="Hang 2"/>
    <w:basedOn w:val="Normal"/>
    <w:qFormat/>
    <w:rsid w:val="00BC3ED9"/>
    <w:pPr>
      <w:spacing w:after="0" w:line="480" w:lineRule="auto"/>
      <w:ind w:left="720" w:hanging="720"/>
    </w:pPr>
    <w:rPr>
      <w:rFonts w:ascii="Times New Roman" w:hAnsi="Times New Roman"/>
      <w:sz w:val="24"/>
      <w:szCs w:val="24"/>
    </w:rPr>
  </w:style>
  <w:style w:type="paragraph" w:customStyle="1" w:styleId="HangJ">
    <w:name w:val="Hang J"/>
    <w:basedOn w:val="Normal"/>
    <w:qFormat/>
    <w:rsid w:val="00BC3ED9"/>
    <w:pPr>
      <w:spacing w:after="240" w:line="240" w:lineRule="auto"/>
      <w:ind w:left="720" w:hanging="720"/>
      <w:jc w:val="both"/>
    </w:pPr>
    <w:rPr>
      <w:rFonts w:ascii="Times New Roman" w:hAnsi="Times New Roman"/>
      <w:sz w:val="24"/>
      <w:szCs w:val="24"/>
    </w:rPr>
  </w:style>
  <w:style w:type="paragraph" w:customStyle="1" w:styleId="Hang2J">
    <w:name w:val="Hang 2J"/>
    <w:basedOn w:val="Normal"/>
    <w:qFormat/>
    <w:rsid w:val="00BC3ED9"/>
    <w:pPr>
      <w:spacing w:after="0" w:line="480" w:lineRule="auto"/>
      <w:ind w:left="720" w:hanging="720"/>
      <w:jc w:val="both"/>
    </w:pPr>
    <w:rPr>
      <w:rFonts w:ascii="Times New Roman" w:hAnsi="Times New Roman"/>
      <w:sz w:val="24"/>
      <w:szCs w:val="24"/>
    </w:rPr>
  </w:style>
  <w:style w:type="paragraph" w:customStyle="1" w:styleId="Notary">
    <w:name w:val="Notary"/>
    <w:basedOn w:val="Normal"/>
    <w:semiHidden/>
    <w:unhideWhenUsed/>
    <w:qFormat/>
    <w:rsid w:val="001156AF"/>
    <w:pPr>
      <w:spacing w:after="0" w:line="240" w:lineRule="auto"/>
      <w:ind w:left="4320"/>
    </w:pPr>
    <w:rPr>
      <w:rFonts w:ascii="Times New Roman" w:hAnsi="Times New Roman"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 w:line="240" w:lineRule="auto"/>
      <w:ind w:left="720" w:right="432" w:hanging="720"/>
    </w:pPr>
    <w:rPr>
      <w:rFonts w:ascii="Times New Roman" w:eastAsia="Times New Roman" w:hAnsi="Times New Roman" w:cs="Times New Roman"/>
      <w:caps/>
      <w:noProof/>
      <w:sz w:val="24"/>
      <w:szCs w:val="2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 w:line="240" w:lineRule="auto"/>
      <w:ind w:left="965" w:right="432" w:hanging="720"/>
    </w:pPr>
    <w:rPr>
      <w:rFonts w:ascii="Times New Roman" w:eastAsia="Times New Roman" w:hAnsi="Times New Roman" w:cs="Times New Roman"/>
      <w:smallCaps/>
      <w:noProof/>
      <w:sz w:val="24"/>
      <w:szCs w:val="24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 w:line="240" w:lineRule="auto"/>
      <w:ind w:left="1195" w:right="432" w:hanging="720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after="0" w:line="240" w:lineRule="auto"/>
      <w:ind w:left="1440" w:right="432" w:hanging="720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after="0" w:line="240" w:lineRule="auto"/>
      <w:ind w:left="1685" w:right="432" w:hanging="720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styleId="TOC6">
    <w:name w:val="toc 6"/>
    <w:basedOn w:val="Normal"/>
    <w:next w:val="Normal"/>
    <w:autoRedefine/>
    <w:semiHidden/>
    <w:unhideWhenUsed/>
    <w:rsid w:val="005F4A79"/>
    <w:pPr>
      <w:tabs>
        <w:tab w:val="right" w:leader="dot" w:pos="9360"/>
      </w:tabs>
      <w:spacing w:after="0" w:line="240" w:lineRule="auto"/>
      <w:ind w:left="1915" w:right="432" w:hanging="720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styleId="TOC7">
    <w:name w:val="toc 7"/>
    <w:basedOn w:val="Normal"/>
    <w:next w:val="Normal"/>
    <w:autoRedefine/>
    <w:semiHidden/>
    <w:unhideWhenUsed/>
    <w:rsid w:val="005F4A79"/>
    <w:pPr>
      <w:tabs>
        <w:tab w:val="left" w:pos="5040"/>
        <w:tab w:val="right" w:leader="dot" w:pos="9360"/>
      </w:tabs>
      <w:spacing w:after="0" w:line="240" w:lineRule="auto"/>
      <w:ind w:left="2160" w:right="432" w:hanging="720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styleId="TOC8">
    <w:name w:val="toc 8"/>
    <w:basedOn w:val="Normal"/>
    <w:next w:val="Normal"/>
    <w:autoRedefine/>
    <w:semiHidden/>
    <w:unhideWhenUsed/>
    <w:rsid w:val="005F4A79"/>
    <w:pPr>
      <w:tabs>
        <w:tab w:val="right" w:leader="dot" w:pos="9360"/>
      </w:tabs>
      <w:spacing w:after="0" w:line="240" w:lineRule="auto"/>
      <w:ind w:left="2405" w:right="432" w:hanging="720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styleId="TOC9">
    <w:name w:val="toc 9"/>
    <w:basedOn w:val="Normal"/>
    <w:next w:val="Normal"/>
    <w:autoRedefine/>
    <w:semiHidden/>
    <w:unhideWhenUsed/>
    <w:rsid w:val="005F4A79"/>
    <w:pPr>
      <w:spacing w:after="0" w:line="240" w:lineRule="auto"/>
      <w:ind w:left="2635" w:right="432" w:hanging="720"/>
    </w:pPr>
    <w:rPr>
      <w:rFonts w:ascii="Times New Roman" w:eastAsia="Times New Roman" w:hAnsi="Times New Roman" w:cs="Times New Roman"/>
      <w:noProof/>
      <w:sz w:val="24"/>
      <w:szCs w:val="20"/>
    </w:rPr>
  </w:style>
  <w:style w:type="paragraph" w:styleId="TOCHeading">
    <w:name w:val="TOC Heading"/>
    <w:basedOn w:val="Normal"/>
    <w:semiHidden/>
    <w:unhideWhenUsed/>
    <w:qFormat/>
    <w:rsid w:val="005F4A79"/>
    <w:pPr>
      <w:spacing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TOCPage">
    <w:name w:val="TOC Page"/>
    <w:basedOn w:val="Normal"/>
    <w:semiHidden/>
    <w:unhideWhenUsed/>
    <w:rsid w:val="005F4A79"/>
    <w:pPr>
      <w:spacing w:after="240" w:line="240" w:lineRule="auto"/>
      <w:jc w:val="right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Quote1">
    <w:name w:val="Quote 1"/>
    <w:basedOn w:val="Normal"/>
    <w:qFormat/>
    <w:rsid w:val="00B51F07"/>
    <w:pPr>
      <w:spacing w:after="240" w:line="240" w:lineRule="auto"/>
      <w:ind w:left="1440" w:right="1440"/>
      <w:jc w:val="both"/>
    </w:pPr>
    <w:rPr>
      <w:rFonts w:ascii="Times New Roman" w:hAnsi="Times New Roman"/>
      <w:sz w:val="24"/>
      <w:szCs w:val="24"/>
    </w:rPr>
  </w:style>
  <w:style w:type="paragraph" w:styleId="List">
    <w:name w:val="List"/>
    <w:basedOn w:val="Normal"/>
    <w:uiPriority w:val="99"/>
    <w:unhideWhenUsed/>
    <w:rsid w:val="00B51F07"/>
    <w:pPr>
      <w:numPr>
        <w:numId w:val="25"/>
      </w:numPr>
      <w:spacing w:after="240" w:line="240" w:lineRule="auto"/>
    </w:pPr>
    <w:rPr>
      <w:rFonts w:ascii="Times New Roman" w:hAnsi="Times New Roman"/>
      <w:sz w:val="24"/>
      <w:szCs w:val="24"/>
    </w:rPr>
  </w:style>
  <w:style w:type="paragraph" w:customStyle="1" w:styleId="ListalphaB">
    <w:name w:val="List alpha B"/>
    <w:basedOn w:val="Normal"/>
    <w:rsid w:val="00D45220"/>
    <w:pPr>
      <w:numPr>
        <w:numId w:val="19"/>
      </w:num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alpha">
    <w:name w:val="List alpha"/>
    <w:basedOn w:val="Normal"/>
    <w:rsid w:val="00D45220"/>
    <w:pPr>
      <w:numPr>
        <w:numId w:val="20"/>
      </w:num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ALPHAB0">
    <w:name w:val="List ALPHA B"/>
    <w:basedOn w:val="Normal"/>
    <w:rsid w:val="00D45220"/>
    <w:pPr>
      <w:numPr>
        <w:numId w:val="21"/>
      </w:numPr>
      <w:spacing w:after="24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ALPHA0">
    <w:name w:val="List ALPHA"/>
    <w:basedOn w:val="Normal"/>
    <w:rsid w:val="00D45220"/>
    <w:pPr>
      <w:numPr>
        <w:numId w:val="22"/>
      </w:numPr>
      <w:spacing w:after="24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Closing">
    <w:name w:val="Closing"/>
    <w:basedOn w:val="Normal"/>
    <w:link w:val="ClosingChar"/>
    <w:uiPriority w:val="99"/>
    <w:semiHidden/>
    <w:unhideWhenUsed/>
    <w:rsid w:val="002630F7"/>
    <w:pPr>
      <w:spacing w:after="720" w:line="240" w:lineRule="auto"/>
      <w:ind w:left="4320"/>
      <w:contextualSpacing/>
    </w:pPr>
    <w:rPr>
      <w:rFonts w:ascii="Times New Roman" w:hAnsi="Times New Roman"/>
      <w:sz w:val="24"/>
      <w:szCs w:val="24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AD4F27"/>
  </w:style>
  <w:style w:type="paragraph" w:customStyle="1" w:styleId="ClosingFirmName">
    <w:name w:val="ClosingFirmName"/>
    <w:basedOn w:val="Closing"/>
    <w:next w:val="Normal"/>
    <w:uiPriority w:val="99"/>
    <w:semiHidden/>
    <w:rsid w:val="002630F7"/>
    <w:pPr>
      <w:spacing w:after="240"/>
    </w:pPr>
  </w:style>
  <w:style w:type="paragraph" w:styleId="Signature">
    <w:name w:val="Signature"/>
    <w:basedOn w:val="Normal"/>
    <w:link w:val="SignatureChar"/>
    <w:uiPriority w:val="99"/>
    <w:semiHidden/>
    <w:unhideWhenUsed/>
    <w:rsid w:val="002630F7"/>
    <w:pPr>
      <w:tabs>
        <w:tab w:val="right" w:pos="9216"/>
      </w:tabs>
      <w:spacing w:after="240" w:line="240" w:lineRule="auto"/>
      <w:ind w:left="4320"/>
    </w:pPr>
    <w:rPr>
      <w:rFonts w:ascii="Times New Roman" w:hAnsi="Times New Roman"/>
      <w:sz w:val="24"/>
      <w:szCs w:val="24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D4F27"/>
  </w:style>
  <w:style w:type="paragraph" w:customStyle="1" w:styleId="SignatureByLine">
    <w:name w:val="SignatureByLine"/>
    <w:basedOn w:val="Signature"/>
    <w:uiPriority w:val="99"/>
    <w:semiHidden/>
    <w:rsid w:val="002630F7"/>
    <w:pPr>
      <w:ind w:left="360"/>
    </w:pPr>
  </w:style>
  <w:style w:type="paragraph" w:styleId="ListNumber">
    <w:name w:val="List Number"/>
    <w:basedOn w:val="Normal"/>
    <w:uiPriority w:val="99"/>
    <w:unhideWhenUsed/>
    <w:rsid w:val="00614279"/>
    <w:pPr>
      <w:numPr>
        <w:numId w:val="1"/>
      </w:numPr>
      <w:spacing w:after="240" w:line="240" w:lineRule="auto"/>
    </w:pPr>
    <w:rPr>
      <w:rFonts w:ascii="Times New Roman" w:hAnsi="Times New Roman"/>
      <w:sz w:val="24"/>
      <w:szCs w:val="24"/>
    </w:rPr>
  </w:style>
  <w:style w:type="paragraph" w:styleId="ListNumber2">
    <w:name w:val="List Number 2"/>
    <w:basedOn w:val="Normal"/>
    <w:uiPriority w:val="99"/>
    <w:unhideWhenUsed/>
    <w:rsid w:val="00614279"/>
    <w:pPr>
      <w:numPr>
        <w:numId w:val="3"/>
      </w:numPr>
      <w:spacing w:after="0" w:line="480" w:lineRule="auto"/>
      <w:contextualSpacing/>
    </w:pPr>
    <w:rPr>
      <w:rFonts w:ascii="Times New Roman" w:hAnsi="Times New Roman"/>
      <w:sz w:val="24"/>
      <w:szCs w:val="24"/>
    </w:rPr>
  </w:style>
  <w:style w:type="paragraph" w:customStyle="1" w:styleId="ListNumberB">
    <w:name w:val="List Number B"/>
    <w:basedOn w:val="Normal"/>
    <w:qFormat/>
    <w:rsid w:val="00614279"/>
    <w:pPr>
      <w:numPr>
        <w:numId w:val="23"/>
      </w:numPr>
      <w:spacing w:after="240" w:line="240" w:lineRule="auto"/>
    </w:pPr>
    <w:rPr>
      <w:rFonts w:ascii="Times New Roman" w:hAnsi="Times New Roman"/>
      <w:sz w:val="24"/>
      <w:szCs w:val="24"/>
    </w:rPr>
  </w:style>
  <w:style w:type="paragraph" w:styleId="ListBullet">
    <w:name w:val="List Bullet"/>
    <w:basedOn w:val="Normal"/>
    <w:rsid w:val="000A4BA4"/>
    <w:pPr>
      <w:numPr>
        <w:numId w:val="26"/>
      </w:numPr>
      <w:spacing w:after="0" w:line="240" w:lineRule="auto"/>
      <w:contextualSpacing/>
    </w:pPr>
    <w:rPr>
      <w:rFonts w:ascii="Times New Roman" w:hAnsi="Times New Roman"/>
      <w:sz w:val="24"/>
      <w:szCs w:val="24"/>
    </w:rPr>
  </w:style>
  <w:style w:type="paragraph" w:styleId="ListBullet2">
    <w:name w:val="List Bullet 2"/>
    <w:basedOn w:val="Normal"/>
    <w:rsid w:val="000A4BA4"/>
    <w:pPr>
      <w:numPr>
        <w:numId w:val="27"/>
      </w:numPr>
      <w:spacing w:after="0" w:line="240" w:lineRule="auto"/>
      <w:contextualSpacing/>
    </w:pPr>
    <w:rPr>
      <w:rFonts w:ascii="Times New Roman" w:hAnsi="Times New Roman"/>
      <w:sz w:val="24"/>
      <w:szCs w:val="24"/>
    </w:rPr>
  </w:style>
  <w:style w:type="paragraph" w:customStyle="1" w:styleId="FirmNameInSignature">
    <w:name w:val="FirmNameInSignature"/>
    <w:basedOn w:val="Normal"/>
    <w:next w:val="Signature"/>
    <w:semiHidden/>
    <w:qFormat/>
    <w:rsid w:val="00AD4F27"/>
    <w:pPr>
      <w:keepNext/>
      <w:widowControl w:val="0"/>
      <w:spacing w:after="720" w:line="240" w:lineRule="auto"/>
      <w:ind w:left="4320"/>
    </w:pPr>
    <w:rPr>
      <w:rFonts w:ascii="Times New Roman" w:eastAsia="Times New Roman" w:hAnsi="Times New Roman" w:cs="Times New Roman"/>
      <w:bCs/>
      <w:iCs/>
      <w:noProof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F27"/>
    <w:rPr>
      <w:rFonts w:ascii="Tahoma" w:hAnsi="Tahoma" w:cs="Tahoma"/>
      <w:sz w:val="16"/>
      <w:szCs w:val="16"/>
    </w:rPr>
  </w:style>
  <w:style w:type="paragraph" w:customStyle="1" w:styleId="BySignature">
    <w:name w:val="By Signature"/>
    <w:basedOn w:val="Normal"/>
    <w:semiHidden/>
    <w:unhideWhenUsed/>
    <w:qFormat/>
    <w:rsid w:val="00AD4F27"/>
    <w:pPr>
      <w:tabs>
        <w:tab w:val="right" w:leader="underscore" w:pos="9360"/>
      </w:tabs>
      <w:spacing w:after="240" w:line="240" w:lineRule="auto"/>
      <w:ind w:left="4867" w:hanging="547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7C34"/>
    <w:rPr>
      <w:color w:val="0000FF" w:themeColor="hyperlink"/>
      <w:u w:val="single"/>
    </w:rPr>
  </w:style>
  <w:style w:type="paragraph" w:customStyle="1" w:styleId="p3">
    <w:name w:val="p3"/>
    <w:basedOn w:val="Normal"/>
    <w:rsid w:val="00BF426D"/>
    <w:pPr>
      <w:widowControl w:val="0"/>
      <w:tabs>
        <w:tab w:val="left" w:pos="204"/>
      </w:tabs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F426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F426D"/>
    <w:rPr>
      <w:rFonts w:asciiTheme="minorHAnsi" w:hAnsiTheme="minorHAns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F426D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B4E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4E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4EE1"/>
    <w:rPr>
      <w:rFonts w:asciiTheme="minorHAnsi" w:hAnsi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4E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4EE1"/>
    <w:rPr>
      <w:rFonts w:asciiTheme="minorHAnsi" w:hAnsiTheme="minorHAnsi"/>
      <w:b/>
      <w:bCs/>
      <w:sz w:val="20"/>
      <w:szCs w:val="20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934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3.xml" /><Relationship Id="rId11" Type="http://schemas.openxmlformats.org/officeDocument/2006/relationships/footer" Target="footer3.xml" /><Relationship Id="rId12" Type="http://schemas.openxmlformats.org/officeDocument/2006/relationships/theme" Target="theme/theme1.xml" /><Relationship Id="rId13" Type="http://schemas.openxmlformats.org/officeDocument/2006/relationships/numbering" Target="numbering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jpeg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NR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AF5DC58E-C242-4E3A-B5E3-DA167C821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</Template>
  <TotalTime>1</TotalTime>
  <Pages>2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2024-09-04T19:43:19Z</dcterms:created>
  <dcterms:modified xsi:type="dcterms:W3CDTF">2024-09-04T19:43:19Z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D">
    <vt:lpwstr>#507789519_v1</vt:lpwstr>
  </property>
  <property fmtid="{D5CDD505-2E9C-101B-9397-08002B2CF9AE}" pid="3" name="DocumentType">
    <vt:lpwstr>pgBlank</vt:lpwstr>
  </property>
</Properties>
</file>